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745864" w14:textId="37DB4FC0" w:rsidR="00067ECD" w:rsidRPr="005B2CEB" w:rsidRDefault="00067ECD" w:rsidP="00F41DE9">
      <w:pPr>
        <w:jc w:val="center"/>
        <w:rPr>
          <w:rFonts w:ascii="Arial Narrow" w:hAnsi="Arial Narrow" w:cs="Arial"/>
          <w:b/>
          <w:sz w:val="24"/>
          <w:szCs w:val="24"/>
        </w:rPr>
      </w:pPr>
      <w:r w:rsidRPr="005B2CEB">
        <w:rPr>
          <w:rFonts w:ascii="Arial Narrow" w:hAnsi="Arial Narrow" w:cs="Arial"/>
          <w:b/>
          <w:sz w:val="24"/>
          <w:szCs w:val="24"/>
        </w:rPr>
        <w:t>ANEXO V</w:t>
      </w:r>
    </w:p>
    <w:p w14:paraId="186FD55D" w14:textId="27E775EA" w:rsidR="00067ECD" w:rsidRPr="005B2CEB" w:rsidRDefault="00067ECD" w:rsidP="00F41DE9">
      <w:pPr>
        <w:spacing w:after="0"/>
        <w:jc w:val="center"/>
        <w:rPr>
          <w:rFonts w:ascii="Arial Narrow" w:hAnsi="Arial Narrow" w:cs="Arial"/>
          <w:b/>
          <w:sz w:val="24"/>
          <w:szCs w:val="24"/>
        </w:rPr>
      </w:pPr>
      <w:r w:rsidRPr="005B2CEB">
        <w:rPr>
          <w:rFonts w:ascii="Arial Narrow" w:hAnsi="Arial Narrow" w:cs="Arial"/>
          <w:b/>
          <w:sz w:val="24"/>
          <w:szCs w:val="24"/>
        </w:rPr>
        <w:t>TERMO DE RESPONSABILIDADE DE CREDENCIAMENTO (PREGÃO ELETRÔNICO)</w:t>
      </w:r>
    </w:p>
    <w:p w14:paraId="15590CE1" w14:textId="77777777" w:rsidR="00067ECD" w:rsidRPr="005B2CEB" w:rsidRDefault="00067ECD" w:rsidP="008E6573">
      <w:pPr>
        <w:pStyle w:val="SemEspaamento"/>
        <w:jc w:val="both"/>
        <w:rPr>
          <w:rFonts w:ascii="Arial Narrow" w:hAnsi="Arial Narrow" w:cs="Arial"/>
          <w:sz w:val="24"/>
          <w:szCs w:val="24"/>
        </w:rPr>
      </w:pPr>
      <w:r w:rsidRPr="005B2CEB">
        <w:rPr>
          <w:rFonts w:ascii="Arial Narrow" w:hAnsi="Arial Narrow" w:cs="Arial"/>
          <w:sz w:val="24"/>
          <w:szCs w:val="24"/>
        </w:rPr>
        <w:t xml:space="preserve">Eu, ____________________________________________________________________________, inscrito no CPF sob o nº_____________________, representante legal da empresa_____________ _______________________________________________________________________________, inscrita no CNPJ sob o nº _______________________, declaro minha intenção de obter a </w:t>
      </w:r>
      <w:r w:rsidRPr="005B2CEB">
        <w:rPr>
          <w:rFonts w:ascii="Arial Narrow" w:hAnsi="Arial Narrow" w:cs="Arial"/>
          <w:b/>
          <w:sz w:val="24"/>
          <w:szCs w:val="24"/>
          <w:u w:val="single"/>
        </w:rPr>
        <w:t>CHAVE DE ACESSO</w:t>
      </w:r>
      <w:r w:rsidRPr="005B2CEB">
        <w:rPr>
          <w:rFonts w:ascii="Arial Narrow" w:hAnsi="Arial Narrow" w:cs="Arial"/>
          <w:sz w:val="24"/>
          <w:szCs w:val="24"/>
        </w:rPr>
        <w:t xml:space="preserve"> aos Órgãos e Entidades Nacionais do Sistema Indústria (CNI / SESI / SENAI / IEL) tendo-a sob minha responsabilidade e comprometo-me a: </w:t>
      </w:r>
    </w:p>
    <w:p w14:paraId="144FE124" w14:textId="77777777" w:rsidR="00067ECD" w:rsidRPr="005B2CEB" w:rsidRDefault="00067ECD" w:rsidP="008E6573">
      <w:pPr>
        <w:pStyle w:val="SemEspaamento"/>
        <w:jc w:val="both"/>
        <w:rPr>
          <w:rFonts w:ascii="Arial Narrow" w:hAnsi="Arial Narrow" w:cs="Arial"/>
          <w:sz w:val="24"/>
          <w:szCs w:val="24"/>
        </w:rPr>
      </w:pPr>
    </w:p>
    <w:p w14:paraId="577CEDE8" w14:textId="77777777" w:rsidR="00067ECD" w:rsidRPr="005B2CEB" w:rsidRDefault="00067ECD" w:rsidP="008E6573">
      <w:pPr>
        <w:spacing w:after="0"/>
        <w:rPr>
          <w:rFonts w:ascii="Arial Narrow" w:hAnsi="Arial Narrow" w:cs="Arial"/>
          <w:sz w:val="24"/>
          <w:szCs w:val="24"/>
        </w:rPr>
      </w:pPr>
      <w:r w:rsidRPr="005B2CEB">
        <w:rPr>
          <w:rFonts w:ascii="Arial Narrow" w:hAnsi="Arial Narrow" w:cs="Arial"/>
          <w:b/>
          <w:sz w:val="24"/>
          <w:szCs w:val="24"/>
        </w:rPr>
        <w:t>I.</w:t>
      </w:r>
      <w:r w:rsidRPr="005B2CEB">
        <w:rPr>
          <w:rFonts w:ascii="Arial Narrow" w:hAnsi="Arial Narrow" w:cs="Arial"/>
          <w:sz w:val="24"/>
          <w:szCs w:val="24"/>
        </w:rPr>
        <w:t xml:space="preserve"> Utilizar a referida chave de acesso, sob minha inteira e exclusiva responsabilidade, isentando, do seu uso indevido, os Órgãos e Entidades Nacionais do Sistema Indústria; </w:t>
      </w:r>
    </w:p>
    <w:p w14:paraId="6EBFB039" w14:textId="77777777" w:rsidR="00067ECD" w:rsidRPr="005B2CEB" w:rsidRDefault="00067ECD" w:rsidP="008E6573">
      <w:pPr>
        <w:spacing w:after="0"/>
        <w:rPr>
          <w:rFonts w:ascii="Arial Narrow" w:hAnsi="Arial Narrow" w:cs="Arial"/>
          <w:sz w:val="24"/>
          <w:szCs w:val="24"/>
        </w:rPr>
      </w:pPr>
      <w:r w:rsidRPr="005B2CEB">
        <w:rPr>
          <w:rFonts w:ascii="Arial Narrow" w:hAnsi="Arial Narrow" w:cs="Arial"/>
          <w:b/>
          <w:sz w:val="24"/>
          <w:szCs w:val="24"/>
        </w:rPr>
        <w:t>II.</w:t>
      </w:r>
      <w:r w:rsidRPr="005B2CEB">
        <w:rPr>
          <w:rFonts w:ascii="Arial Narrow" w:hAnsi="Arial Narrow" w:cs="Arial"/>
          <w:sz w:val="24"/>
          <w:szCs w:val="24"/>
        </w:rPr>
        <w:t xml:space="preserve"> Manter a necessária cautela com a chave de acesso quando da sua exibição em tela, ao imprimi-la em papéis, na gravação em meios eletrônicos, ou qualquer outra forma, a fim de evitar que sejam utilizados de forma indevida e/ou por pessoas não autorizadas; </w:t>
      </w:r>
    </w:p>
    <w:p w14:paraId="4AD87DD5" w14:textId="77777777" w:rsidR="00067ECD" w:rsidRPr="005B2CEB" w:rsidRDefault="00067ECD" w:rsidP="008E6573">
      <w:pPr>
        <w:spacing w:after="0"/>
        <w:rPr>
          <w:rFonts w:ascii="Arial Narrow" w:hAnsi="Arial Narrow" w:cs="Arial"/>
          <w:sz w:val="24"/>
          <w:szCs w:val="24"/>
        </w:rPr>
      </w:pPr>
      <w:r w:rsidRPr="005B2CEB">
        <w:rPr>
          <w:rFonts w:ascii="Arial Narrow" w:hAnsi="Arial Narrow" w:cs="Arial"/>
          <w:b/>
          <w:sz w:val="24"/>
          <w:szCs w:val="24"/>
        </w:rPr>
        <w:t>III.</w:t>
      </w:r>
      <w:r w:rsidRPr="005B2CEB">
        <w:rPr>
          <w:rFonts w:ascii="Arial Narrow" w:hAnsi="Arial Narrow" w:cs="Arial"/>
          <w:sz w:val="24"/>
          <w:szCs w:val="24"/>
        </w:rPr>
        <w:t xml:space="preserve"> Alterar a senha de acesso ao Portal de Compras, sempre que obrigatório ou que tenha suposição de descoberta por terceiros, e não usar combinações simples que possam ser facilmente descobertas; </w:t>
      </w:r>
    </w:p>
    <w:p w14:paraId="6E60296C" w14:textId="77777777" w:rsidR="00067ECD" w:rsidRPr="005B2CEB" w:rsidRDefault="00067ECD" w:rsidP="008E6573">
      <w:pPr>
        <w:spacing w:after="0"/>
        <w:rPr>
          <w:rFonts w:ascii="Arial Narrow" w:hAnsi="Arial Narrow" w:cs="Arial"/>
          <w:sz w:val="24"/>
          <w:szCs w:val="24"/>
        </w:rPr>
      </w:pPr>
      <w:r w:rsidRPr="005B2CEB">
        <w:rPr>
          <w:rFonts w:ascii="Arial Narrow" w:hAnsi="Arial Narrow" w:cs="Arial"/>
          <w:b/>
          <w:sz w:val="24"/>
          <w:szCs w:val="24"/>
        </w:rPr>
        <w:t>IV.</w:t>
      </w:r>
      <w:r w:rsidRPr="005B2CEB">
        <w:rPr>
          <w:rFonts w:ascii="Arial Narrow" w:hAnsi="Arial Narrow" w:cs="Arial"/>
          <w:sz w:val="24"/>
          <w:szCs w:val="24"/>
        </w:rPr>
        <w:t xml:space="preserve"> Observar e cumprir as boas práticas de segurança da informação, e suas diretrizes, bem como este Termo de Responsabilidade; </w:t>
      </w:r>
    </w:p>
    <w:p w14:paraId="7A21F44A" w14:textId="77777777" w:rsidR="00067ECD" w:rsidRPr="005B2CEB" w:rsidRDefault="00067ECD" w:rsidP="008E6573">
      <w:pPr>
        <w:spacing w:after="0"/>
        <w:rPr>
          <w:rFonts w:ascii="Arial Narrow" w:hAnsi="Arial Narrow" w:cs="Arial"/>
          <w:sz w:val="24"/>
          <w:szCs w:val="24"/>
        </w:rPr>
      </w:pPr>
      <w:r w:rsidRPr="005B2CEB">
        <w:rPr>
          <w:rFonts w:ascii="Arial Narrow" w:hAnsi="Arial Narrow" w:cs="Arial"/>
          <w:b/>
          <w:sz w:val="24"/>
          <w:szCs w:val="24"/>
        </w:rPr>
        <w:t>V.</w:t>
      </w:r>
      <w:r w:rsidRPr="005B2CEB">
        <w:rPr>
          <w:rFonts w:ascii="Arial Narrow" w:hAnsi="Arial Narrow" w:cs="Arial"/>
          <w:sz w:val="24"/>
          <w:szCs w:val="24"/>
        </w:rPr>
        <w:t xml:space="preserve"> Responder, em todas as instâncias, pelas consequências das ações ou omissões de minha parte, que possam pôr em risco ou comprometer a exclusividade de conhecimento da minha senha, ou das transações a que tenha acesso; </w:t>
      </w:r>
    </w:p>
    <w:p w14:paraId="03A5B5FE" w14:textId="77777777" w:rsidR="00067ECD" w:rsidRPr="005B2CEB" w:rsidRDefault="00067ECD" w:rsidP="008E6573">
      <w:pPr>
        <w:spacing w:after="0"/>
        <w:rPr>
          <w:rFonts w:ascii="Arial Narrow" w:hAnsi="Arial Narrow" w:cs="Arial"/>
          <w:sz w:val="24"/>
          <w:szCs w:val="24"/>
        </w:rPr>
      </w:pPr>
      <w:r w:rsidRPr="005B2CEB">
        <w:rPr>
          <w:rFonts w:ascii="Arial Narrow" w:hAnsi="Arial Narrow" w:cs="Arial"/>
          <w:sz w:val="24"/>
          <w:szCs w:val="24"/>
        </w:rPr>
        <w:t>Declaro estar plenamente esclarecido e consciente que:</w:t>
      </w:r>
    </w:p>
    <w:p w14:paraId="07439589" w14:textId="77777777" w:rsidR="00067ECD" w:rsidRPr="005B2CEB" w:rsidRDefault="00067ECD" w:rsidP="008E6573">
      <w:pPr>
        <w:spacing w:after="0"/>
        <w:rPr>
          <w:rFonts w:ascii="Arial Narrow" w:hAnsi="Arial Narrow" w:cs="Arial"/>
          <w:sz w:val="24"/>
          <w:szCs w:val="24"/>
        </w:rPr>
      </w:pPr>
      <w:r w:rsidRPr="005B2CEB">
        <w:rPr>
          <w:rFonts w:ascii="Arial Narrow" w:hAnsi="Arial Narrow" w:cs="Arial"/>
          <w:b/>
          <w:sz w:val="24"/>
          <w:szCs w:val="24"/>
        </w:rPr>
        <w:t>a)</w:t>
      </w:r>
      <w:r w:rsidRPr="005B2CEB">
        <w:rPr>
          <w:rFonts w:ascii="Arial Narrow" w:hAnsi="Arial Narrow" w:cs="Arial"/>
          <w:sz w:val="24"/>
          <w:szCs w:val="24"/>
        </w:rPr>
        <w:t xml:space="preserve"> É minha responsabilidade cuidar da integridade, confidencialidade e disponibilidade dos dados e informações contidas no Portal de Compras, devendo comunicar, por escrito, quaisquer indícios ou possibilidades de irregularidades, de desvios ou falhas identificadas. </w:t>
      </w:r>
    </w:p>
    <w:p w14:paraId="46CC6E74" w14:textId="77777777" w:rsidR="00067ECD" w:rsidRPr="005B2CEB" w:rsidRDefault="00067ECD" w:rsidP="008E6573">
      <w:pPr>
        <w:spacing w:after="0"/>
        <w:rPr>
          <w:rFonts w:ascii="Arial Narrow" w:hAnsi="Arial Narrow" w:cs="Arial"/>
          <w:sz w:val="24"/>
          <w:szCs w:val="24"/>
        </w:rPr>
      </w:pPr>
      <w:r w:rsidRPr="005B2CEB">
        <w:rPr>
          <w:rFonts w:ascii="Arial Narrow" w:hAnsi="Arial Narrow" w:cs="Arial"/>
          <w:b/>
          <w:sz w:val="24"/>
          <w:szCs w:val="24"/>
        </w:rPr>
        <w:t>b)</w:t>
      </w:r>
      <w:r w:rsidRPr="005B2CEB">
        <w:rPr>
          <w:rFonts w:ascii="Arial Narrow" w:hAnsi="Arial Narrow" w:cs="Arial"/>
          <w:sz w:val="24"/>
          <w:szCs w:val="24"/>
        </w:rPr>
        <w:t xml:space="preserve"> Será responsabilizado civil, penal e administrativamente aquele que inserir ou facilitar a inserção de dados falsos, alterar ou excluir indevidamente dados corretos do Portal de Compras, com o fim de obter vantagem indevida para si ou para outrem, ou para causar dano, bem como modificar qualquer aspecto do Portal de Compras dos Órgãos e Entidades Nacionais do Sistema Indústria, sem autorização de autoridade competente, ficando o infrator sujeito às punições legais previstas.</w:t>
      </w:r>
    </w:p>
    <w:p w14:paraId="2BB62F22" w14:textId="77777777" w:rsidR="00067ECD" w:rsidRPr="005B2CEB" w:rsidRDefault="00067ECD" w:rsidP="008E6573">
      <w:pPr>
        <w:pStyle w:val="SemEspaamento"/>
        <w:jc w:val="both"/>
        <w:rPr>
          <w:rFonts w:ascii="Arial Narrow" w:hAnsi="Arial Narrow" w:cs="Arial"/>
          <w:sz w:val="24"/>
          <w:szCs w:val="24"/>
        </w:rPr>
      </w:pPr>
      <w:r w:rsidRPr="005B2CEB">
        <w:rPr>
          <w:rFonts w:ascii="Arial Narrow" w:hAnsi="Arial Narrow" w:cs="Arial"/>
          <w:sz w:val="24"/>
          <w:szCs w:val="24"/>
        </w:rPr>
        <w:t xml:space="preserve">Declaro, nesta data, ter ciência e estar de acordo com os procedimentos acima descritos, comprometendo-me a respeitá-los e cumpri-los plena e integralmente, além de manter sempre verossímeis e fidedignos os dados informados e documentos encaminhados ao Órgãos e Entidades que integram o Sistema Indústria. </w:t>
      </w:r>
    </w:p>
    <w:p w14:paraId="073B00C6" w14:textId="77777777" w:rsidR="00067ECD" w:rsidRPr="005B2CEB" w:rsidRDefault="00067ECD" w:rsidP="008E6573">
      <w:pPr>
        <w:pStyle w:val="SemEspaamento"/>
        <w:jc w:val="both"/>
        <w:rPr>
          <w:rFonts w:ascii="Arial Narrow" w:hAnsi="Arial Narrow" w:cs="Arial"/>
          <w:sz w:val="24"/>
          <w:szCs w:val="24"/>
        </w:rPr>
      </w:pPr>
    </w:p>
    <w:p w14:paraId="7D996219" w14:textId="77777777" w:rsidR="00067ECD" w:rsidRPr="005B2CEB" w:rsidRDefault="00067ECD" w:rsidP="008E6573">
      <w:pPr>
        <w:pStyle w:val="SemEspaamento"/>
        <w:jc w:val="both"/>
        <w:rPr>
          <w:rFonts w:ascii="Arial Narrow" w:hAnsi="Arial Narrow" w:cs="Arial"/>
          <w:sz w:val="24"/>
          <w:szCs w:val="24"/>
        </w:rPr>
      </w:pPr>
      <w:r w:rsidRPr="005B2CEB">
        <w:rPr>
          <w:rFonts w:ascii="Arial Narrow" w:hAnsi="Arial Narrow" w:cs="Arial"/>
          <w:sz w:val="24"/>
          <w:szCs w:val="24"/>
        </w:rPr>
        <w:t xml:space="preserve">A chave de acesso ao Portal de Compras dos Órgãos e Entidades Nacionais do Sistema Indústria deverá ser encaminhada ao e-mail informado durante a realização do </w:t>
      </w:r>
      <w:proofErr w:type="spellStart"/>
      <w:r w:rsidRPr="005B2CEB">
        <w:rPr>
          <w:rFonts w:ascii="Arial Narrow" w:hAnsi="Arial Narrow" w:cs="Arial"/>
          <w:sz w:val="24"/>
          <w:szCs w:val="24"/>
        </w:rPr>
        <w:t>Pré</w:t>
      </w:r>
      <w:proofErr w:type="spellEnd"/>
      <w:r w:rsidRPr="005B2CEB">
        <w:rPr>
          <w:rFonts w:ascii="Arial Narrow" w:hAnsi="Arial Narrow" w:cs="Arial"/>
          <w:sz w:val="24"/>
          <w:szCs w:val="24"/>
        </w:rPr>
        <w:t xml:space="preserve">-cadastro constante no referido Portal. </w:t>
      </w:r>
    </w:p>
    <w:p w14:paraId="005565CD" w14:textId="17AB8A73" w:rsidR="00067ECD" w:rsidRPr="005B2CEB" w:rsidRDefault="00067ECD" w:rsidP="008E6573">
      <w:pPr>
        <w:pStyle w:val="SemEspaamento"/>
        <w:jc w:val="both"/>
        <w:rPr>
          <w:rFonts w:ascii="Arial Narrow" w:hAnsi="Arial Narrow" w:cs="Arial"/>
          <w:sz w:val="24"/>
          <w:szCs w:val="24"/>
        </w:rPr>
      </w:pPr>
    </w:p>
    <w:p w14:paraId="2AEB2111" w14:textId="77777777" w:rsidR="00872FFC" w:rsidRPr="005B2CEB" w:rsidRDefault="00872FFC" w:rsidP="008E6573">
      <w:pPr>
        <w:pStyle w:val="SemEspaamento"/>
        <w:jc w:val="both"/>
        <w:rPr>
          <w:rFonts w:ascii="Arial Narrow" w:hAnsi="Arial Narrow" w:cs="Arial"/>
          <w:sz w:val="24"/>
          <w:szCs w:val="24"/>
        </w:rPr>
      </w:pPr>
    </w:p>
    <w:p w14:paraId="672F21BE" w14:textId="75A3585D" w:rsidR="00067ECD" w:rsidRPr="005B2CEB" w:rsidRDefault="00067ECD" w:rsidP="00F41DE9">
      <w:pPr>
        <w:spacing w:after="0"/>
        <w:jc w:val="center"/>
        <w:rPr>
          <w:rFonts w:ascii="Arial Narrow" w:hAnsi="Arial Narrow" w:cs="Arial"/>
          <w:sz w:val="24"/>
          <w:szCs w:val="24"/>
        </w:rPr>
      </w:pPr>
      <w:r w:rsidRPr="005B2CEB">
        <w:rPr>
          <w:rFonts w:ascii="Arial Narrow" w:hAnsi="Arial Narrow" w:cs="Arial"/>
          <w:sz w:val="24"/>
          <w:szCs w:val="24"/>
        </w:rPr>
        <w:t xml:space="preserve">__________________, ____ de _________________ </w:t>
      </w:r>
      <w:proofErr w:type="spellStart"/>
      <w:r w:rsidRPr="005B2CEB">
        <w:rPr>
          <w:rFonts w:ascii="Arial Narrow" w:hAnsi="Arial Narrow" w:cs="Arial"/>
          <w:sz w:val="24"/>
          <w:szCs w:val="24"/>
        </w:rPr>
        <w:t>de</w:t>
      </w:r>
      <w:proofErr w:type="spellEnd"/>
      <w:r w:rsidRPr="005B2CEB">
        <w:rPr>
          <w:rFonts w:ascii="Arial Narrow" w:hAnsi="Arial Narrow" w:cs="Arial"/>
          <w:sz w:val="24"/>
          <w:szCs w:val="24"/>
        </w:rPr>
        <w:t xml:space="preserve"> ______.</w:t>
      </w:r>
    </w:p>
    <w:p w14:paraId="162E5FAD" w14:textId="19604100" w:rsidR="00067ECD" w:rsidRPr="005B2CEB" w:rsidRDefault="00067ECD" w:rsidP="00F41DE9">
      <w:pPr>
        <w:spacing w:after="0"/>
        <w:jc w:val="center"/>
        <w:rPr>
          <w:rFonts w:ascii="Arial Narrow" w:hAnsi="Arial Narrow" w:cs="Arial"/>
          <w:sz w:val="24"/>
          <w:szCs w:val="24"/>
        </w:rPr>
      </w:pPr>
    </w:p>
    <w:p w14:paraId="1CAA5CD7" w14:textId="77777777" w:rsidR="00872FFC" w:rsidRPr="005B2CEB" w:rsidRDefault="00872FFC" w:rsidP="00F41DE9">
      <w:pPr>
        <w:spacing w:after="0"/>
        <w:jc w:val="center"/>
        <w:rPr>
          <w:rFonts w:ascii="Arial Narrow" w:hAnsi="Arial Narrow" w:cs="Arial"/>
          <w:sz w:val="24"/>
          <w:szCs w:val="24"/>
        </w:rPr>
      </w:pPr>
    </w:p>
    <w:p w14:paraId="0C19360F" w14:textId="77777777" w:rsidR="00067ECD" w:rsidRPr="005B2CEB" w:rsidRDefault="00067ECD" w:rsidP="00F41DE9">
      <w:pPr>
        <w:pStyle w:val="SemEspaamento"/>
        <w:jc w:val="center"/>
        <w:rPr>
          <w:rFonts w:ascii="Arial Narrow" w:hAnsi="Arial Narrow" w:cs="Arial"/>
          <w:sz w:val="24"/>
          <w:szCs w:val="24"/>
        </w:rPr>
      </w:pPr>
      <w:r w:rsidRPr="005B2CEB">
        <w:rPr>
          <w:rFonts w:ascii="Arial Narrow" w:hAnsi="Arial Narrow" w:cs="Arial"/>
          <w:sz w:val="24"/>
          <w:szCs w:val="24"/>
        </w:rPr>
        <w:t>____________________________________</w:t>
      </w:r>
    </w:p>
    <w:p w14:paraId="3E3B987E" w14:textId="77777777" w:rsidR="00067ECD" w:rsidRPr="005B2CEB" w:rsidRDefault="00067ECD" w:rsidP="00F41DE9">
      <w:pPr>
        <w:pStyle w:val="SemEspaamento"/>
        <w:jc w:val="center"/>
        <w:rPr>
          <w:rFonts w:ascii="Arial Narrow" w:hAnsi="Arial Narrow" w:cs="Arial"/>
          <w:b/>
          <w:sz w:val="24"/>
          <w:szCs w:val="24"/>
        </w:rPr>
      </w:pPr>
      <w:r w:rsidRPr="005B2CEB">
        <w:rPr>
          <w:rFonts w:ascii="Arial Narrow" w:hAnsi="Arial Narrow" w:cs="Arial"/>
          <w:b/>
          <w:sz w:val="24"/>
          <w:szCs w:val="24"/>
        </w:rPr>
        <w:t>REPRESENTANTE LEGAL DA EMPRESA</w:t>
      </w:r>
    </w:p>
    <w:p w14:paraId="0F55F8B6" w14:textId="77777777" w:rsidR="00067ECD" w:rsidRPr="005B2CEB" w:rsidRDefault="00067ECD" w:rsidP="008E6573">
      <w:pPr>
        <w:spacing w:after="0"/>
        <w:ind w:right="-30"/>
        <w:rPr>
          <w:rFonts w:ascii="Arial Narrow" w:eastAsia="Times New Roman" w:hAnsi="Arial Narrow" w:cs="Arial"/>
          <w:color w:val="000000"/>
          <w:sz w:val="24"/>
          <w:szCs w:val="24"/>
          <w:lang w:eastAsia="pt-BR"/>
        </w:rPr>
      </w:pPr>
    </w:p>
    <w:p w14:paraId="74974734" w14:textId="77777777" w:rsidR="005E6F53" w:rsidRPr="005B2CEB" w:rsidRDefault="005E6F53" w:rsidP="008E6573">
      <w:pPr>
        <w:spacing w:after="0"/>
        <w:rPr>
          <w:rFonts w:ascii="Arial Narrow" w:eastAsia="Times New Roman" w:hAnsi="Arial Narrow" w:cs="Arial"/>
          <w:color w:val="000000"/>
          <w:sz w:val="24"/>
          <w:szCs w:val="24"/>
          <w:lang w:eastAsia="pt-BR"/>
        </w:rPr>
      </w:pPr>
    </w:p>
    <w:sectPr w:rsidR="005E6F53" w:rsidRPr="005B2CEB" w:rsidSect="00840612">
      <w:headerReference w:type="default" r:id="rId8"/>
      <w:footerReference w:type="default" r:id="rId9"/>
      <w:pgSz w:w="11906" w:h="16838" w:code="9"/>
      <w:pgMar w:top="1860" w:right="1133" w:bottom="851" w:left="1588" w:header="680" w:footer="2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4E1068" w14:textId="77777777" w:rsidR="002B44C5" w:rsidRDefault="002B44C5" w:rsidP="002553A8">
      <w:pPr>
        <w:spacing w:after="0"/>
      </w:pPr>
      <w:r>
        <w:separator/>
      </w:r>
    </w:p>
  </w:endnote>
  <w:endnote w:type="continuationSeparator" w:id="0">
    <w:p w14:paraId="03DFECFE" w14:textId="77777777" w:rsidR="002B44C5" w:rsidRDefault="002B44C5" w:rsidP="002553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B6445" w14:textId="36E966B9" w:rsidR="002B44C5" w:rsidRPr="004D743B" w:rsidRDefault="002B44C5" w:rsidP="00C616AA">
    <w:pPr>
      <w:pStyle w:val="Rodap"/>
      <w:rPr>
        <w:rFonts w:ascii="Times New Roman" w:hAnsi="Times New Roman" w:cs="Times New Roman"/>
      </w:rPr>
    </w:pPr>
    <w:r w:rsidRPr="004D743B">
      <w:rPr>
        <w:rFonts w:ascii="Times New Roman" w:hAnsi="Times New Roman" w:cs="Times New Roman"/>
        <w:sz w:val="10"/>
        <w:szCs w:val="10"/>
      </w:rPr>
      <w:fldChar w:fldCharType="begin"/>
    </w:r>
    <w:r w:rsidRPr="004D743B">
      <w:rPr>
        <w:rFonts w:ascii="Times New Roman" w:hAnsi="Times New Roman" w:cs="Times New Roman"/>
        <w:sz w:val="10"/>
        <w:szCs w:val="10"/>
      </w:rPr>
      <w:instrText xml:space="preserve"> FILENAME \p </w:instrText>
    </w:r>
    <w:r w:rsidRPr="004D743B">
      <w:rPr>
        <w:rFonts w:ascii="Times New Roman" w:hAnsi="Times New Roman" w:cs="Times New Roman"/>
        <w:sz w:val="10"/>
        <w:szCs w:val="10"/>
      </w:rPr>
      <w:fldChar w:fldCharType="separate"/>
    </w:r>
    <w:r w:rsidR="00C2167D">
      <w:rPr>
        <w:rFonts w:ascii="Times New Roman" w:hAnsi="Times New Roman" w:cs="Times New Roman"/>
        <w:noProof/>
        <w:sz w:val="10"/>
        <w:szCs w:val="10"/>
      </w:rPr>
      <w:t>H:\GECOM\z.CPL\6. Editais de Licitação\3.PE\2023\PE 8-2023 - PRO-00322-2022 - Manutenção de Software\3. Edital e Anexos Publicados\Edital PE 8-2023 - Manutenção de software.docx</w:t>
    </w:r>
    <w:r w:rsidRPr="004D743B">
      <w:rPr>
        <w:rFonts w:ascii="Times New Roman" w:hAnsi="Times New Roman" w:cs="Times New Roman"/>
        <w:sz w:val="10"/>
        <w:szCs w:val="10"/>
      </w:rPr>
      <w:fldChar w:fldCharType="end"/>
    </w:r>
    <w:r w:rsidRPr="004D743B">
      <w:rPr>
        <w:rFonts w:ascii="Times New Roman" w:hAnsi="Times New Roman" w:cs="Times New Roman"/>
        <w:sz w:val="10"/>
        <w:szCs w:val="10"/>
      </w:rPr>
      <w:t xml:space="preserve"> - Página </w:t>
    </w:r>
    <w:r w:rsidRPr="004D743B">
      <w:rPr>
        <w:rFonts w:ascii="Times New Roman" w:hAnsi="Times New Roman" w:cs="Times New Roman"/>
        <w:sz w:val="10"/>
        <w:szCs w:val="10"/>
      </w:rPr>
      <w:fldChar w:fldCharType="begin"/>
    </w:r>
    <w:r w:rsidRPr="004D743B">
      <w:rPr>
        <w:rFonts w:ascii="Times New Roman" w:hAnsi="Times New Roman" w:cs="Times New Roman"/>
        <w:sz w:val="10"/>
        <w:szCs w:val="10"/>
      </w:rPr>
      <w:instrText xml:space="preserve"> PAGE </w:instrText>
    </w:r>
    <w:r w:rsidRPr="004D743B">
      <w:rPr>
        <w:rFonts w:ascii="Times New Roman" w:hAnsi="Times New Roman" w:cs="Times New Roman"/>
        <w:sz w:val="10"/>
        <w:szCs w:val="10"/>
      </w:rPr>
      <w:fldChar w:fldCharType="separate"/>
    </w:r>
    <w:r>
      <w:rPr>
        <w:rFonts w:ascii="Times New Roman" w:hAnsi="Times New Roman" w:cs="Times New Roman"/>
        <w:sz w:val="10"/>
        <w:szCs w:val="10"/>
      </w:rPr>
      <w:t>26</w:t>
    </w:r>
    <w:r w:rsidRPr="004D743B">
      <w:rPr>
        <w:rFonts w:ascii="Times New Roman" w:hAnsi="Times New Roman" w:cs="Times New Roman"/>
        <w:sz w:val="10"/>
        <w:szCs w:val="10"/>
      </w:rPr>
      <w:fldChar w:fldCharType="end"/>
    </w:r>
    <w:r w:rsidRPr="004D743B">
      <w:rPr>
        <w:rFonts w:ascii="Times New Roman" w:hAnsi="Times New Roman" w:cs="Times New Roman"/>
        <w:sz w:val="10"/>
        <w:szCs w:val="10"/>
      </w:rPr>
      <w:t xml:space="preserve"> de </w:t>
    </w:r>
    <w:r w:rsidRPr="004D743B">
      <w:rPr>
        <w:rFonts w:ascii="Times New Roman" w:hAnsi="Times New Roman" w:cs="Times New Roman"/>
        <w:sz w:val="10"/>
        <w:szCs w:val="10"/>
      </w:rPr>
      <w:fldChar w:fldCharType="begin"/>
    </w:r>
    <w:r w:rsidRPr="004D743B">
      <w:rPr>
        <w:rFonts w:ascii="Times New Roman" w:hAnsi="Times New Roman" w:cs="Times New Roman"/>
        <w:sz w:val="10"/>
        <w:szCs w:val="10"/>
      </w:rPr>
      <w:instrText xml:space="preserve"> NUMPAGES </w:instrText>
    </w:r>
    <w:r w:rsidRPr="004D743B">
      <w:rPr>
        <w:rFonts w:ascii="Times New Roman" w:hAnsi="Times New Roman" w:cs="Times New Roman"/>
        <w:sz w:val="10"/>
        <w:szCs w:val="10"/>
      </w:rPr>
      <w:fldChar w:fldCharType="separate"/>
    </w:r>
    <w:r>
      <w:rPr>
        <w:rFonts w:ascii="Times New Roman" w:hAnsi="Times New Roman" w:cs="Times New Roman"/>
        <w:sz w:val="10"/>
        <w:szCs w:val="10"/>
      </w:rPr>
      <w:t>27</w:t>
    </w:r>
    <w:r w:rsidRPr="004D743B">
      <w:rPr>
        <w:rFonts w:ascii="Times New Roman" w:hAnsi="Times New Roman" w:cs="Times New Roman"/>
        <w:sz w:val="10"/>
        <w:szCs w:val="10"/>
      </w:rPr>
      <w:fldChar w:fldCharType="end"/>
    </w:r>
  </w:p>
  <w:p w14:paraId="5184CFDD" w14:textId="77777777" w:rsidR="002B44C5" w:rsidRDefault="002B44C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B2C9B8" w14:textId="77777777" w:rsidR="002B44C5" w:rsidRDefault="002B44C5" w:rsidP="002553A8">
      <w:pPr>
        <w:spacing w:after="0"/>
      </w:pPr>
      <w:r>
        <w:separator/>
      </w:r>
    </w:p>
  </w:footnote>
  <w:footnote w:type="continuationSeparator" w:id="0">
    <w:p w14:paraId="5F55FE44" w14:textId="77777777" w:rsidR="002B44C5" w:rsidRDefault="002B44C5" w:rsidP="002553A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A07EF" w14:textId="066F49AF" w:rsidR="002B44C5" w:rsidRDefault="007B425F" w:rsidP="003D2420">
    <w:pPr>
      <w:pStyle w:val="Cabealho"/>
      <w:tabs>
        <w:tab w:val="clear" w:pos="8504"/>
        <w:tab w:val="right" w:pos="9184"/>
      </w:tabs>
      <w:jc w:val="center"/>
    </w:pPr>
    <w:r>
      <w:rPr>
        <w:noProof/>
      </w:rPr>
      <w:drawing>
        <wp:inline distT="0" distB="0" distL="0" distR="0" wp14:anchorId="766A7A70" wp14:editId="6DE81FE8">
          <wp:extent cx="3790950" cy="736600"/>
          <wp:effectExtent l="0" t="0" r="0" b="6350"/>
          <wp:docPr id="9" name="Imagem 9" descr="H:\GECOM\z.CPL\Logos Sistema Indústria\Logo SESI SENAI Azul PFT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H:\GECOM\z.CPL\Logos Sistema Indústria\Logo SESI SENAI Azul PF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90950" cy="736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8240580" w14:textId="3E024B59" w:rsidR="002B44C5" w:rsidRDefault="002B44C5" w:rsidP="002553A8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55C6D"/>
    <w:multiLevelType w:val="multilevel"/>
    <w:tmpl w:val="7BD28956"/>
    <w:lvl w:ilvl="0">
      <w:start w:val="1"/>
      <w:numFmt w:val="decimal"/>
      <w:pStyle w:val="IndicePirmeiroNve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ndiceSegundoNive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IndiceTerceiroNve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NvelQuatro"/>
      <w:lvlText w:val="%1.%2.%3.%4."/>
      <w:lvlJc w:val="left"/>
      <w:pPr>
        <w:ind w:left="490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1FE1308"/>
    <w:multiLevelType w:val="hybridMultilevel"/>
    <w:tmpl w:val="F4AAE3A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196E20"/>
    <w:multiLevelType w:val="multilevel"/>
    <w:tmpl w:val="54E2BAB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847353D"/>
    <w:multiLevelType w:val="hybridMultilevel"/>
    <w:tmpl w:val="26E0A53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E542A9"/>
    <w:multiLevelType w:val="hybridMultilevel"/>
    <w:tmpl w:val="D6CE21E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1F6960"/>
    <w:multiLevelType w:val="hybridMultilevel"/>
    <w:tmpl w:val="72DA89E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9B1F31"/>
    <w:multiLevelType w:val="hybridMultilevel"/>
    <w:tmpl w:val="08C48456"/>
    <w:lvl w:ilvl="0" w:tplc="8B12C540">
      <w:start w:val="1"/>
      <w:numFmt w:val="lowerLetter"/>
      <w:lvlText w:val="%1)"/>
      <w:lvlJc w:val="left"/>
      <w:pPr>
        <w:ind w:left="502" w:hanging="360"/>
      </w:pPr>
      <w:rPr>
        <w:rFonts w:cs="Arial"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2A86B63"/>
    <w:multiLevelType w:val="multilevel"/>
    <w:tmpl w:val="1C5434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155B6D09"/>
    <w:multiLevelType w:val="hybridMultilevel"/>
    <w:tmpl w:val="637882E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B60015"/>
    <w:multiLevelType w:val="hybridMultilevel"/>
    <w:tmpl w:val="6764C9B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8C0F31"/>
    <w:multiLevelType w:val="multilevel"/>
    <w:tmpl w:val="7B1ED4DC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67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  <w:b/>
        <w:bCs w:val="0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1" w15:restartNumberingAfterBreak="0">
    <w:nsid w:val="195220BB"/>
    <w:multiLevelType w:val="multilevel"/>
    <w:tmpl w:val="BDAAAFF8"/>
    <w:styleLink w:val="WWNum5"/>
    <w:lvl w:ilvl="0">
      <w:start w:val="1"/>
      <w:numFmt w:val="lowerLetter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26416F9"/>
    <w:multiLevelType w:val="hybridMultilevel"/>
    <w:tmpl w:val="08C48456"/>
    <w:lvl w:ilvl="0" w:tplc="8B12C540">
      <w:start w:val="1"/>
      <w:numFmt w:val="lowerLetter"/>
      <w:lvlText w:val="%1)"/>
      <w:lvlJc w:val="left"/>
      <w:pPr>
        <w:ind w:left="502" w:hanging="360"/>
      </w:pPr>
      <w:rPr>
        <w:rFonts w:cs="Arial"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229E3C6A"/>
    <w:multiLevelType w:val="multilevel"/>
    <w:tmpl w:val="1DA82BC6"/>
    <w:lvl w:ilvl="0">
      <w:start w:val="5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825" w:hanging="825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2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5" w:hanging="825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35A82EB"/>
    <w:multiLevelType w:val="hybridMultilevel"/>
    <w:tmpl w:val="415CDEEA"/>
    <w:lvl w:ilvl="0" w:tplc="41A60F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5DE37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33423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4C2A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8E41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59C32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AAC6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F68C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9E4D3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1F122B"/>
    <w:multiLevelType w:val="hybridMultilevel"/>
    <w:tmpl w:val="15081732"/>
    <w:lvl w:ilvl="0" w:tplc="A39ABC72">
      <w:start w:val="1"/>
      <w:numFmt w:val="lowerLetter"/>
      <w:lvlText w:val="%1)"/>
      <w:lvlJc w:val="left"/>
      <w:pPr>
        <w:ind w:left="720" w:hanging="360"/>
      </w:pPr>
      <w:rPr>
        <w:rFonts w:eastAsia="Arial Narrow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175ED6"/>
    <w:multiLevelType w:val="hybridMultilevel"/>
    <w:tmpl w:val="AC249412"/>
    <w:lvl w:ilvl="0" w:tplc="FFFFFFFF">
      <w:start w:val="1"/>
      <w:numFmt w:val="lowerLetter"/>
      <w:lvlText w:val="%1)"/>
      <w:lvlJc w:val="left"/>
      <w:pPr>
        <w:ind w:left="502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A39ABC72">
      <w:start w:val="1"/>
      <w:numFmt w:val="lowerLetter"/>
      <w:lvlText w:val="%3)"/>
      <w:lvlJc w:val="left"/>
      <w:pPr>
        <w:ind w:left="720" w:hanging="360"/>
      </w:pPr>
      <w:rPr>
        <w:rFonts w:eastAsia="Arial Narrow" w:hint="default"/>
      </w:r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2BB925A1"/>
    <w:multiLevelType w:val="multilevel"/>
    <w:tmpl w:val="84C05CD8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2C6558D6"/>
    <w:multiLevelType w:val="multilevel"/>
    <w:tmpl w:val="A00ED846"/>
    <w:lvl w:ilvl="0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strike w:val="0"/>
      </w:rPr>
    </w:lvl>
    <w:lvl w:ilvl="2">
      <w:start w:val="1"/>
      <w:numFmt w:val="lowerLetter"/>
      <w:lvlText w:val="%3)"/>
      <w:lvlJc w:val="left"/>
      <w:pPr>
        <w:ind w:left="3056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9" w15:restartNumberingAfterBreak="0">
    <w:nsid w:val="2C6B36E5"/>
    <w:multiLevelType w:val="hybridMultilevel"/>
    <w:tmpl w:val="79A88DC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78CFF7"/>
    <w:multiLevelType w:val="hybridMultilevel"/>
    <w:tmpl w:val="8C8A0D92"/>
    <w:lvl w:ilvl="0" w:tplc="1F3A4D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E214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82A23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5C6D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0C23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A4ECC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FA53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D090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E28E0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5A2183"/>
    <w:multiLevelType w:val="multilevel"/>
    <w:tmpl w:val="B08EAC8A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2" w15:restartNumberingAfterBreak="0">
    <w:nsid w:val="37BA2565"/>
    <w:multiLevelType w:val="multilevel"/>
    <w:tmpl w:val="A8A074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8196604"/>
    <w:multiLevelType w:val="multilevel"/>
    <w:tmpl w:val="A05A3E2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39925520"/>
    <w:multiLevelType w:val="hybridMultilevel"/>
    <w:tmpl w:val="BE7ACDFA"/>
    <w:lvl w:ilvl="0" w:tplc="04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A504A4E"/>
    <w:multiLevelType w:val="hybridMultilevel"/>
    <w:tmpl w:val="5C8A81E2"/>
    <w:lvl w:ilvl="0" w:tplc="59D6C7B6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1E1C7204">
      <w:start w:val="1"/>
      <w:numFmt w:val="lowerLetter"/>
      <w:lvlText w:val="%2)"/>
      <w:lvlJc w:val="left"/>
      <w:pPr>
        <w:ind w:left="1440" w:hanging="360"/>
      </w:pPr>
      <w:rPr>
        <w:i w:val="0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947C8E"/>
    <w:multiLevelType w:val="multilevel"/>
    <w:tmpl w:val="F9D04164"/>
    <w:lvl w:ilvl="0">
      <w:start w:val="4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05" w:hanging="405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43043BE7"/>
    <w:multiLevelType w:val="multilevel"/>
    <w:tmpl w:val="437EC72A"/>
    <w:lvl w:ilvl="0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363" w:hanging="432"/>
      </w:pPr>
      <w:rPr>
        <w:strike w:val="0"/>
      </w:rPr>
    </w:lvl>
    <w:lvl w:ilvl="2">
      <w:start w:val="1"/>
      <w:numFmt w:val="lowerLetter"/>
      <w:lvlText w:val="%3)"/>
      <w:lvlJc w:val="left"/>
      <w:pPr>
        <w:ind w:left="3056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8" w15:restartNumberingAfterBreak="0">
    <w:nsid w:val="4AAD2412"/>
    <w:multiLevelType w:val="multilevel"/>
    <w:tmpl w:val="57163A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C406750"/>
    <w:multiLevelType w:val="multilevel"/>
    <w:tmpl w:val="A5A893A0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495" w:hanging="495"/>
      </w:pPr>
      <w:rPr>
        <w:rFonts w:hint="default"/>
        <w:b/>
        <w:bCs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06044B6"/>
    <w:multiLevelType w:val="multilevel"/>
    <w:tmpl w:val="0C30FD8E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67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lowerLetter"/>
      <w:lvlText w:val="%9."/>
      <w:lvlJc w:val="left"/>
      <w:pPr>
        <w:ind w:left="1800" w:hanging="360"/>
      </w:pPr>
    </w:lvl>
  </w:abstractNum>
  <w:abstractNum w:abstractNumId="31" w15:restartNumberingAfterBreak="0">
    <w:nsid w:val="543403D7"/>
    <w:multiLevelType w:val="hybridMultilevel"/>
    <w:tmpl w:val="01E869A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6117C4"/>
    <w:multiLevelType w:val="hybridMultilevel"/>
    <w:tmpl w:val="C498765E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AC45E86"/>
    <w:multiLevelType w:val="hybridMultilevel"/>
    <w:tmpl w:val="1928618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2D5CF2"/>
    <w:multiLevelType w:val="multilevel"/>
    <w:tmpl w:val="D3DACB94"/>
    <w:lvl w:ilvl="0">
      <w:start w:val="7"/>
      <w:numFmt w:val="decimal"/>
      <w:lvlText w:val="%1."/>
      <w:lvlJc w:val="left"/>
      <w:pPr>
        <w:ind w:left="360" w:hanging="360"/>
      </w:pPr>
      <w:rPr>
        <w:rFonts w:eastAsiaTheme="minorHAnsi" w:hint="default"/>
        <w:color w:val="auto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eastAsiaTheme="minorHAns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color w:val="auto"/>
      </w:rPr>
    </w:lvl>
  </w:abstractNum>
  <w:abstractNum w:abstractNumId="35" w15:restartNumberingAfterBreak="0">
    <w:nsid w:val="5D845281"/>
    <w:multiLevelType w:val="hybridMultilevel"/>
    <w:tmpl w:val="8294D2F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0A7C6D"/>
    <w:multiLevelType w:val="multilevel"/>
    <w:tmpl w:val="A00ED846"/>
    <w:lvl w:ilvl="0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strike w:val="0"/>
      </w:rPr>
    </w:lvl>
    <w:lvl w:ilvl="2">
      <w:start w:val="1"/>
      <w:numFmt w:val="lowerLetter"/>
      <w:lvlText w:val="%3)"/>
      <w:lvlJc w:val="left"/>
      <w:pPr>
        <w:ind w:left="575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7" w15:restartNumberingAfterBreak="0">
    <w:nsid w:val="61194FE2"/>
    <w:multiLevelType w:val="hybridMultilevel"/>
    <w:tmpl w:val="C0E0D43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E84060"/>
    <w:multiLevelType w:val="hybridMultilevel"/>
    <w:tmpl w:val="B7F814D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8D64EE"/>
    <w:multiLevelType w:val="multilevel"/>
    <w:tmpl w:val="1AE0889A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5DA2E66"/>
    <w:multiLevelType w:val="hybridMultilevel"/>
    <w:tmpl w:val="84BEEDCA"/>
    <w:lvl w:ilvl="0" w:tplc="427634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sz w:val="20"/>
      </w:rPr>
    </w:lvl>
    <w:lvl w:ilvl="1" w:tplc="0416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67FC7B7F"/>
    <w:multiLevelType w:val="hybridMultilevel"/>
    <w:tmpl w:val="1D023C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8871ED"/>
    <w:multiLevelType w:val="hybridMultilevel"/>
    <w:tmpl w:val="2C3C72E4"/>
    <w:lvl w:ilvl="0" w:tplc="BD04CD6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9652D4"/>
    <w:multiLevelType w:val="multilevel"/>
    <w:tmpl w:val="C234ECDC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495" w:hanging="495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6F3B71E7"/>
    <w:multiLevelType w:val="hybridMultilevel"/>
    <w:tmpl w:val="194E13E6"/>
    <w:lvl w:ilvl="0" w:tplc="04160019">
      <w:start w:val="1"/>
      <w:numFmt w:val="lowerLetter"/>
      <w:lvlText w:val="%1."/>
      <w:lvlJc w:val="left"/>
      <w:pPr>
        <w:ind w:left="2137" w:hanging="360"/>
      </w:pPr>
    </w:lvl>
    <w:lvl w:ilvl="1" w:tplc="04160019" w:tentative="1">
      <w:start w:val="1"/>
      <w:numFmt w:val="lowerLetter"/>
      <w:lvlText w:val="%2."/>
      <w:lvlJc w:val="left"/>
      <w:pPr>
        <w:ind w:left="2857" w:hanging="360"/>
      </w:pPr>
    </w:lvl>
    <w:lvl w:ilvl="2" w:tplc="0416001B" w:tentative="1">
      <w:start w:val="1"/>
      <w:numFmt w:val="lowerRoman"/>
      <w:lvlText w:val="%3."/>
      <w:lvlJc w:val="right"/>
      <w:pPr>
        <w:ind w:left="3577" w:hanging="180"/>
      </w:pPr>
    </w:lvl>
    <w:lvl w:ilvl="3" w:tplc="0416000F" w:tentative="1">
      <w:start w:val="1"/>
      <w:numFmt w:val="decimal"/>
      <w:lvlText w:val="%4."/>
      <w:lvlJc w:val="left"/>
      <w:pPr>
        <w:ind w:left="4297" w:hanging="360"/>
      </w:pPr>
    </w:lvl>
    <w:lvl w:ilvl="4" w:tplc="04160019" w:tentative="1">
      <w:start w:val="1"/>
      <w:numFmt w:val="lowerLetter"/>
      <w:lvlText w:val="%5."/>
      <w:lvlJc w:val="left"/>
      <w:pPr>
        <w:ind w:left="5017" w:hanging="360"/>
      </w:pPr>
    </w:lvl>
    <w:lvl w:ilvl="5" w:tplc="0416001B" w:tentative="1">
      <w:start w:val="1"/>
      <w:numFmt w:val="lowerRoman"/>
      <w:lvlText w:val="%6."/>
      <w:lvlJc w:val="right"/>
      <w:pPr>
        <w:ind w:left="5737" w:hanging="180"/>
      </w:pPr>
    </w:lvl>
    <w:lvl w:ilvl="6" w:tplc="0416000F" w:tentative="1">
      <w:start w:val="1"/>
      <w:numFmt w:val="decimal"/>
      <w:lvlText w:val="%7."/>
      <w:lvlJc w:val="left"/>
      <w:pPr>
        <w:ind w:left="6457" w:hanging="360"/>
      </w:pPr>
    </w:lvl>
    <w:lvl w:ilvl="7" w:tplc="04160019" w:tentative="1">
      <w:start w:val="1"/>
      <w:numFmt w:val="lowerLetter"/>
      <w:lvlText w:val="%8."/>
      <w:lvlJc w:val="left"/>
      <w:pPr>
        <w:ind w:left="7177" w:hanging="360"/>
      </w:pPr>
    </w:lvl>
    <w:lvl w:ilvl="8" w:tplc="0416001B" w:tentative="1">
      <w:start w:val="1"/>
      <w:numFmt w:val="lowerRoman"/>
      <w:lvlText w:val="%9."/>
      <w:lvlJc w:val="right"/>
      <w:pPr>
        <w:ind w:left="7897" w:hanging="180"/>
      </w:pPr>
    </w:lvl>
  </w:abstractNum>
  <w:abstractNum w:abstractNumId="45" w15:restartNumberingAfterBreak="0">
    <w:nsid w:val="6F527CE9"/>
    <w:multiLevelType w:val="hybridMultilevel"/>
    <w:tmpl w:val="94701A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3C75E80"/>
    <w:multiLevelType w:val="multilevel"/>
    <w:tmpl w:val="CC2074D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7" w15:restartNumberingAfterBreak="0">
    <w:nsid w:val="74B80E8B"/>
    <w:multiLevelType w:val="hybridMultilevel"/>
    <w:tmpl w:val="15D4DEAE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5BF6A8D"/>
    <w:multiLevelType w:val="hybridMultilevel"/>
    <w:tmpl w:val="C6A4283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E820B92"/>
    <w:multiLevelType w:val="hybridMultilevel"/>
    <w:tmpl w:val="3F1ED3E4"/>
    <w:lvl w:ilvl="0" w:tplc="04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226708">
    <w:abstractNumId w:val="24"/>
  </w:num>
  <w:num w:numId="2" w16cid:durableId="1117480499">
    <w:abstractNumId w:val="49"/>
  </w:num>
  <w:num w:numId="3" w16cid:durableId="1196237427">
    <w:abstractNumId w:val="8"/>
  </w:num>
  <w:num w:numId="4" w16cid:durableId="1358308482">
    <w:abstractNumId w:val="15"/>
  </w:num>
  <w:num w:numId="5" w16cid:durableId="723717863">
    <w:abstractNumId w:val="40"/>
  </w:num>
  <w:num w:numId="6" w16cid:durableId="1687831477">
    <w:abstractNumId w:val="7"/>
  </w:num>
  <w:num w:numId="7" w16cid:durableId="340087387">
    <w:abstractNumId w:val="42"/>
  </w:num>
  <w:num w:numId="8" w16cid:durableId="372005566">
    <w:abstractNumId w:val="38"/>
  </w:num>
  <w:num w:numId="9" w16cid:durableId="326716791">
    <w:abstractNumId w:val="47"/>
  </w:num>
  <w:num w:numId="10" w16cid:durableId="2130734544">
    <w:abstractNumId w:val="0"/>
  </w:num>
  <w:num w:numId="11" w16cid:durableId="2133741137">
    <w:abstractNumId w:val="3"/>
  </w:num>
  <w:num w:numId="12" w16cid:durableId="1668285505">
    <w:abstractNumId w:val="26"/>
  </w:num>
  <w:num w:numId="13" w16cid:durableId="1708531701">
    <w:abstractNumId w:val="17"/>
  </w:num>
  <w:num w:numId="14" w16cid:durableId="1070151111">
    <w:abstractNumId w:val="48"/>
  </w:num>
  <w:num w:numId="15" w16cid:durableId="344938413">
    <w:abstractNumId w:val="45"/>
  </w:num>
  <w:num w:numId="16" w16cid:durableId="1167135574">
    <w:abstractNumId w:val="31"/>
  </w:num>
  <w:num w:numId="17" w16cid:durableId="727798875">
    <w:abstractNumId w:val="33"/>
  </w:num>
  <w:num w:numId="18" w16cid:durableId="1782843373">
    <w:abstractNumId w:val="12"/>
  </w:num>
  <w:num w:numId="19" w16cid:durableId="184830137">
    <w:abstractNumId w:val="21"/>
  </w:num>
  <w:num w:numId="20" w16cid:durableId="283077905">
    <w:abstractNumId w:val="11"/>
  </w:num>
  <w:num w:numId="21" w16cid:durableId="379020534">
    <w:abstractNumId w:val="6"/>
  </w:num>
  <w:num w:numId="22" w16cid:durableId="1348797711">
    <w:abstractNumId w:val="28"/>
  </w:num>
  <w:num w:numId="23" w16cid:durableId="620961630">
    <w:abstractNumId w:val="27"/>
  </w:num>
  <w:num w:numId="24" w16cid:durableId="98455949">
    <w:abstractNumId w:val="25"/>
  </w:num>
  <w:num w:numId="25" w16cid:durableId="1181047532">
    <w:abstractNumId w:val="39"/>
  </w:num>
  <w:num w:numId="26" w16cid:durableId="1696032080">
    <w:abstractNumId w:val="13"/>
  </w:num>
  <w:num w:numId="27" w16cid:durableId="821624850">
    <w:abstractNumId w:val="44"/>
  </w:num>
  <w:num w:numId="28" w16cid:durableId="1373921714">
    <w:abstractNumId w:val="18"/>
  </w:num>
  <w:num w:numId="29" w16cid:durableId="267659790">
    <w:abstractNumId w:val="2"/>
  </w:num>
  <w:num w:numId="30" w16cid:durableId="1879049658">
    <w:abstractNumId w:val="46"/>
  </w:num>
  <w:num w:numId="31" w16cid:durableId="115805356">
    <w:abstractNumId w:val="20"/>
  </w:num>
  <w:num w:numId="32" w16cid:durableId="1223177264">
    <w:abstractNumId w:val="14"/>
  </w:num>
  <w:num w:numId="33" w16cid:durableId="1278367549">
    <w:abstractNumId w:val="41"/>
  </w:num>
  <w:num w:numId="34" w16cid:durableId="2058701421">
    <w:abstractNumId w:val="5"/>
  </w:num>
  <w:num w:numId="35" w16cid:durableId="66343865">
    <w:abstractNumId w:val="35"/>
  </w:num>
  <w:num w:numId="36" w16cid:durableId="456920232">
    <w:abstractNumId w:val="19"/>
  </w:num>
  <w:num w:numId="37" w16cid:durableId="739911080">
    <w:abstractNumId w:val="37"/>
  </w:num>
  <w:num w:numId="38" w16cid:durableId="1789468228">
    <w:abstractNumId w:val="4"/>
  </w:num>
  <w:num w:numId="39" w16cid:durableId="1458141453">
    <w:abstractNumId w:val="9"/>
  </w:num>
  <w:num w:numId="40" w16cid:durableId="718937575">
    <w:abstractNumId w:val="32"/>
  </w:num>
  <w:num w:numId="41" w16cid:durableId="1374236567">
    <w:abstractNumId w:val="23"/>
  </w:num>
  <w:num w:numId="42" w16cid:durableId="1263151680">
    <w:abstractNumId w:val="22"/>
  </w:num>
  <w:num w:numId="43" w16cid:durableId="459693619">
    <w:abstractNumId w:val="1"/>
  </w:num>
  <w:num w:numId="44" w16cid:durableId="1762801210">
    <w:abstractNumId w:val="29"/>
  </w:num>
  <w:num w:numId="45" w16cid:durableId="846209075">
    <w:abstractNumId w:val="34"/>
  </w:num>
  <w:num w:numId="46" w16cid:durableId="2011252896">
    <w:abstractNumId w:val="43"/>
  </w:num>
  <w:num w:numId="47" w16cid:durableId="1635215682">
    <w:abstractNumId w:val="10"/>
  </w:num>
  <w:num w:numId="48" w16cid:durableId="1121414581">
    <w:abstractNumId w:val="30"/>
  </w:num>
  <w:num w:numId="49" w16cid:durableId="282544238">
    <w:abstractNumId w:val="16"/>
  </w:num>
  <w:num w:numId="50" w16cid:durableId="2055305595">
    <w:abstractNumId w:val="3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162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2705"/>
    <w:rsid w:val="000014BC"/>
    <w:rsid w:val="00003231"/>
    <w:rsid w:val="00006305"/>
    <w:rsid w:val="00010F3A"/>
    <w:rsid w:val="00015E50"/>
    <w:rsid w:val="00016D03"/>
    <w:rsid w:val="000200F4"/>
    <w:rsid w:val="000254D4"/>
    <w:rsid w:val="00026A84"/>
    <w:rsid w:val="00027011"/>
    <w:rsid w:val="00032E55"/>
    <w:rsid w:val="00035552"/>
    <w:rsid w:val="000356AA"/>
    <w:rsid w:val="000359A5"/>
    <w:rsid w:val="0003608C"/>
    <w:rsid w:val="00036CF9"/>
    <w:rsid w:val="00036EA3"/>
    <w:rsid w:val="000374EE"/>
    <w:rsid w:val="0004795D"/>
    <w:rsid w:val="00052398"/>
    <w:rsid w:val="0005280F"/>
    <w:rsid w:val="00052D59"/>
    <w:rsid w:val="00053CCB"/>
    <w:rsid w:val="00054BFB"/>
    <w:rsid w:val="00055186"/>
    <w:rsid w:val="0005666D"/>
    <w:rsid w:val="000574CD"/>
    <w:rsid w:val="00060ED3"/>
    <w:rsid w:val="00065585"/>
    <w:rsid w:val="00067077"/>
    <w:rsid w:val="00067A79"/>
    <w:rsid w:val="00067ECD"/>
    <w:rsid w:val="00071070"/>
    <w:rsid w:val="00071F71"/>
    <w:rsid w:val="00075A6F"/>
    <w:rsid w:val="000765A1"/>
    <w:rsid w:val="0007685C"/>
    <w:rsid w:val="00077685"/>
    <w:rsid w:val="00081766"/>
    <w:rsid w:val="0008192A"/>
    <w:rsid w:val="00082882"/>
    <w:rsid w:val="0008324B"/>
    <w:rsid w:val="0008647B"/>
    <w:rsid w:val="00090613"/>
    <w:rsid w:val="00091776"/>
    <w:rsid w:val="00091817"/>
    <w:rsid w:val="0009295D"/>
    <w:rsid w:val="00093EFA"/>
    <w:rsid w:val="00093F4D"/>
    <w:rsid w:val="00095642"/>
    <w:rsid w:val="00095E45"/>
    <w:rsid w:val="000A0833"/>
    <w:rsid w:val="000A0F95"/>
    <w:rsid w:val="000A143F"/>
    <w:rsid w:val="000A1D16"/>
    <w:rsid w:val="000A25BA"/>
    <w:rsid w:val="000A56B1"/>
    <w:rsid w:val="000A760A"/>
    <w:rsid w:val="000B1E30"/>
    <w:rsid w:val="000B36B7"/>
    <w:rsid w:val="000B3A5E"/>
    <w:rsid w:val="000B4947"/>
    <w:rsid w:val="000B6132"/>
    <w:rsid w:val="000B76AB"/>
    <w:rsid w:val="000C00DA"/>
    <w:rsid w:val="000C18D5"/>
    <w:rsid w:val="000C5B1B"/>
    <w:rsid w:val="000C5B91"/>
    <w:rsid w:val="000C6831"/>
    <w:rsid w:val="000C78FB"/>
    <w:rsid w:val="000D025C"/>
    <w:rsid w:val="000D17EB"/>
    <w:rsid w:val="000D31EE"/>
    <w:rsid w:val="000D33AE"/>
    <w:rsid w:val="000D4713"/>
    <w:rsid w:val="000D614C"/>
    <w:rsid w:val="000D6C71"/>
    <w:rsid w:val="000D758D"/>
    <w:rsid w:val="000E2705"/>
    <w:rsid w:val="000F2007"/>
    <w:rsid w:val="000F2290"/>
    <w:rsid w:val="000F2A38"/>
    <w:rsid w:val="000F3C6C"/>
    <w:rsid w:val="000F5915"/>
    <w:rsid w:val="000F5DA0"/>
    <w:rsid w:val="000F65C5"/>
    <w:rsid w:val="001028AF"/>
    <w:rsid w:val="00103244"/>
    <w:rsid w:val="00104E45"/>
    <w:rsid w:val="0010502B"/>
    <w:rsid w:val="00106004"/>
    <w:rsid w:val="00112E0D"/>
    <w:rsid w:val="00114C9E"/>
    <w:rsid w:val="00114FFB"/>
    <w:rsid w:val="00116261"/>
    <w:rsid w:val="0012159F"/>
    <w:rsid w:val="001218F2"/>
    <w:rsid w:val="00122A53"/>
    <w:rsid w:val="00123FCF"/>
    <w:rsid w:val="00125125"/>
    <w:rsid w:val="00126E6D"/>
    <w:rsid w:val="00130323"/>
    <w:rsid w:val="001318EB"/>
    <w:rsid w:val="0013221C"/>
    <w:rsid w:val="00132AEA"/>
    <w:rsid w:val="00133C3A"/>
    <w:rsid w:val="00135E36"/>
    <w:rsid w:val="00137ABC"/>
    <w:rsid w:val="00137F01"/>
    <w:rsid w:val="00142FBA"/>
    <w:rsid w:val="00143131"/>
    <w:rsid w:val="001477A3"/>
    <w:rsid w:val="001514DB"/>
    <w:rsid w:val="00152E10"/>
    <w:rsid w:val="001540AB"/>
    <w:rsid w:val="00155A0D"/>
    <w:rsid w:val="0016186B"/>
    <w:rsid w:val="00162845"/>
    <w:rsid w:val="00163D32"/>
    <w:rsid w:val="001642FC"/>
    <w:rsid w:val="00164475"/>
    <w:rsid w:val="001669EB"/>
    <w:rsid w:val="001701C2"/>
    <w:rsid w:val="001708D2"/>
    <w:rsid w:val="00170A11"/>
    <w:rsid w:val="00173339"/>
    <w:rsid w:val="00175A77"/>
    <w:rsid w:val="001764C7"/>
    <w:rsid w:val="00176FDB"/>
    <w:rsid w:val="001772E9"/>
    <w:rsid w:val="00177569"/>
    <w:rsid w:val="00177F7E"/>
    <w:rsid w:val="0018263D"/>
    <w:rsid w:val="00185124"/>
    <w:rsid w:val="0018684F"/>
    <w:rsid w:val="0018720F"/>
    <w:rsid w:val="00191AD8"/>
    <w:rsid w:val="001920AC"/>
    <w:rsid w:val="00192295"/>
    <w:rsid w:val="00192DAD"/>
    <w:rsid w:val="00192FC2"/>
    <w:rsid w:val="00194EFB"/>
    <w:rsid w:val="001959FC"/>
    <w:rsid w:val="00195F2C"/>
    <w:rsid w:val="00197CC6"/>
    <w:rsid w:val="001A1874"/>
    <w:rsid w:val="001A2940"/>
    <w:rsid w:val="001A3A87"/>
    <w:rsid w:val="001A5BEE"/>
    <w:rsid w:val="001A70D3"/>
    <w:rsid w:val="001A72FB"/>
    <w:rsid w:val="001B1082"/>
    <w:rsid w:val="001B11A4"/>
    <w:rsid w:val="001B218D"/>
    <w:rsid w:val="001B2331"/>
    <w:rsid w:val="001B250E"/>
    <w:rsid w:val="001B4340"/>
    <w:rsid w:val="001C00A7"/>
    <w:rsid w:val="001C00AF"/>
    <w:rsid w:val="001C0B7D"/>
    <w:rsid w:val="001C2930"/>
    <w:rsid w:val="001C2CAD"/>
    <w:rsid w:val="001C375E"/>
    <w:rsid w:val="001C4464"/>
    <w:rsid w:val="001C7EC3"/>
    <w:rsid w:val="001D1F00"/>
    <w:rsid w:val="001D2C61"/>
    <w:rsid w:val="001D432B"/>
    <w:rsid w:val="001D5020"/>
    <w:rsid w:val="001E0277"/>
    <w:rsid w:val="001E4C25"/>
    <w:rsid w:val="001E7184"/>
    <w:rsid w:val="001E7C55"/>
    <w:rsid w:val="001E7D73"/>
    <w:rsid w:val="001E7FA9"/>
    <w:rsid w:val="001F0B08"/>
    <w:rsid w:val="001F274B"/>
    <w:rsid w:val="001F34C4"/>
    <w:rsid w:val="001F39AA"/>
    <w:rsid w:val="001F7BEC"/>
    <w:rsid w:val="001F7D50"/>
    <w:rsid w:val="00201948"/>
    <w:rsid w:val="002029C7"/>
    <w:rsid w:val="00204015"/>
    <w:rsid w:val="00205274"/>
    <w:rsid w:val="0021083A"/>
    <w:rsid w:val="00211CD9"/>
    <w:rsid w:val="00212733"/>
    <w:rsid w:val="00212EEB"/>
    <w:rsid w:val="00213511"/>
    <w:rsid w:val="00213862"/>
    <w:rsid w:val="00214476"/>
    <w:rsid w:val="002154B7"/>
    <w:rsid w:val="0022121A"/>
    <w:rsid w:val="00221401"/>
    <w:rsid w:val="0022246B"/>
    <w:rsid w:val="00222AD3"/>
    <w:rsid w:val="00223590"/>
    <w:rsid w:val="0022672E"/>
    <w:rsid w:val="002268A4"/>
    <w:rsid w:val="00226F7B"/>
    <w:rsid w:val="00227134"/>
    <w:rsid w:val="002276C6"/>
    <w:rsid w:val="00227A92"/>
    <w:rsid w:val="00232DD2"/>
    <w:rsid w:val="00243227"/>
    <w:rsid w:val="002460FB"/>
    <w:rsid w:val="00253C5B"/>
    <w:rsid w:val="002553A8"/>
    <w:rsid w:val="00256D04"/>
    <w:rsid w:val="002575C3"/>
    <w:rsid w:val="0026265B"/>
    <w:rsid w:val="00263669"/>
    <w:rsid w:val="00263C6C"/>
    <w:rsid w:val="002648C7"/>
    <w:rsid w:val="00264F71"/>
    <w:rsid w:val="00271275"/>
    <w:rsid w:val="00271885"/>
    <w:rsid w:val="00274309"/>
    <w:rsid w:val="00277402"/>
    <w:rsid w:val="00277783"/>
    <w:rsid w:val="00277DCA"/>
    <w:rsid w:val="00277FAD"/>
    <w:rsid w:val="002908F7"/>
    <w:rsid w:val="002917E4"/>
    <w:rsid w:val="002932AE"/>
    <w:rsid w:val="0029368D"/>
    <w:rsid w:val="00296821"/>
    <w:rsid w:val="00297DC2"/>
    <w:rsid w:val="00297DD2"/>
    <w:rsid w:val="002A32D5"/>
    <w:rsid w:val="002A4C1D"/>
    <w:rsid w:val="002A6D0A"/>
    <w:rsid w:val="002B2A60"/>
    <w:rsid w:val="002B3224"/>
    <w:rsid w:val="002B44C5"/>
    <w:rsid w:val="002B47B7"/>
    <w:rsid w:val="002B49B4"/>
    <w:rsid w:val="002B675B"/>
    <w:rsid w:val="002B692F"/>
    <w:rsid w:val="002C2163"/>
    <w:rsid w:val="002C4F49"/>
    <w:rsid w:val="002C7319"/>
    <w:rsid w:val="002C7C61"/>
    <w:rsid w:val="002D0D21"/>
    <w:rsid w:val="002D2300"/>
    <w:rsid w:val="002D261F"/>
    <w:rsid w:val="002D4019"/>
    <w:rsid w:val="002D4CC6"/>
    <w:rsid w:val="002D5832"/>
    <w:rsid w:val="002D5FB2"/>
    <w:rsid w:val="002E0ED1"/>
    <w:rsid w:val="002E3650"/>
    <w:rsid w:val="002E3F96"/>
    <w:rsid w:val="002E5A14"/>
    <w:rsid w:val="002E5CAF"/>
    <w:rsid w:val="002F1406"/>
    <w:rsid w:val="002F164A"/>
    <w:rsid w:val="002F35E9"/>
    <w:rsid w:val="002F4C89"/>
    <w:rsid w:val="002F4F03"/>
    <w:rsid w:val="00304C7A"/>
    <w:rsid w:val="00305329"/>
    <w:rsid w:val="00305B6A"/>
    <w:rsid w:val="00306280"/>
    <w:rsid w:val="003103CA"/>
    <w:rsid w:val="00310650"/>
    <w:rsid w:val="00312785"/>
    <w:rsid w:val="00313075"/>
    <w:rsid w:val="0031560A"/>
    <w:rsid w:val="003159B4"/>
    <w:rsid w:val="00320105"/>
    <w:rsid w:val="003216B4"/>
    <w:rsid w:val="00322C1A"/>
    <w:rsid w:val="00323061"/>
    <w:rsid w:val="00323EEA"/>
    <w:rsid w:val="0032719E"/>
    <w:rsid w:val="0032735E"/>
    <w:rsid w:val="003314EE"/>
    <w:rsid w:val="00332665"/>
    <w:rsid w:val="00333F8B"/>
    <w:rsid w:val="00335146"/>
    <w:rsid w:val="003355C4"/>
    <w:rsid w:val="00336180"/>
    <w:rsid w:val="00336619"/>
    <w:rsid w:val="00336898"/>
    <w:rsid w:val="003372D5"/>
    <w:rsid w:val="00340337"/>
    <w:rsid w:val="00341B7D"/>
    <w:rsid w:val="00347B1D"/>
    <w:rsid w:val="00350EEB"/>
    <w:rsid w:val="00350F72"/>
    <w:rsid w:val="00353506"/>
    <w:rsid w:val="0035585F"/>
    <w:rsid w:val="00355A4F"/>
    <w:rsid w:val="003576E4"/>
    <w:rsid w:val="003578AE"/>
    <w:rsid w:val="00360DE2"/>
    <w:rsid w:val="00362E4A"/>
    <w:rsid w:val="0036302F"/>
    <w:rsid w:val="0036342A"/>
    <w:rsid w:val="00364FB8"/>
    <w:rsid w:val="00365477"/>
    <w:rsid w:val="00365E1E"/>
    <w:rsid w:val="00366372"/>
    <w:rsid w:val="00367019"/>
    <w:rsid w:val="003728F4"/>
    <w:rsid w:val="003742D4"/>
    <w:rsid w:val="00374A8E"/>
    <w:rsid w:val="00376062"/>
    <w:rsid w:val="00376215"/>
    <w:rsid w:val="00376598"/>
    <w:rsid w:val="00381893"/>
    <w:rsid w:val="00383A48"/>
    <w:rsid w:val="0038688B"/>
    <w:rsid w:val="00386E3C"/>
    <w:rsid w:val="003924B9"/>
    <w:rsid w:val="00392AA5"/>
    <w:rsid w:val="00393B3F"/>
    <w:rsid w:val="00393FA2"/>
    <w:rsid w:val="003948C6"/>
    <w:rsid w:val="003A397F"/>
    <w:rsid w:val="003A3A66"/>
    <w:rsid w:val="003A6279"/>
    <w:rsid w:val="003A627F"/>
    <w:rsid w:val="003A67CA"/>
    <w:rsid w:val="003A7349"/>
    <w:rsid w:val="003A766C"/>
    <w:rsid w:val="003B2EE8"/>
    <w:rsid w:val="003B4CB1"/>
    <w:rsid w:val="003B5EDE"/>
    <w:rsid w:val="003B6733"/>
    <w:rsid w:val="003B7451"/>
    <w:rsid w:val="003B7595"/>
    <w:rsid w:val="003C05B4"/>
    <w:rsid w:val="003C389D"/>
    <w:rsid w:val="003C4138"/>
    <w:rsid w:val="003C7DE1"/>
    <w:rsid w:val="003C7E7A"/>
    <w:rsid w:val="003D05C9"/>
    <w:rsid w:val="003D2420"/>
    <w:rsid w:val="003D46B9"/>
    <w:rsid w:val="003D6FE6"/>
    <w:rsid w:val="003E174D"/>
    <w:rsid w:val="003E388C"/>
    <w:rsid w:val="003E4523"/>
    <w:rsid w:val="003E79D7"/>
    <w:rsid w:val="003F1CEC"/>
    <w:rsid w:val="003F224E"/>
    <w:rsid w:val="003F52FC"/>
    <w:rsid w:val="003F563A"/>
    <w:rsid w:val="003F71A2"/>
    <w:rsid w:val="00400B5C"/>
    <w:rsid w:val="00400D4B"/>
    <w:rsid w:val="00401784"/>
    <w:rsid w:val="00401D4D"/>
    <w:rsid w:val="0040240D"/>
    <w:rsid w:val="00402880"/>
    <w:rsid w:val="00407FE6"/>
    <w:rsid w:val="00411058"/>
    <w:rsid w:val="004148B8"/>
    <w:rsid w:val="00417026"/>
    <w:rsid w:val="00420871"/>
    <w:rsid w:val="00421F2D"/>
    <w:rsid w:val="004237DD"/>
    <w:rsid w:val="004238D0"/>
    <w:rsid w:val="00423A7B"/>
    <w:rsid w:val="00427EE3"/>
    <w:rsid w:val="00431267"/>
    <w:rsid w:val="004319A4"/>
    <w:rsid w:val="00431A87"/>
    <w:rsid w:val="00431CEB"/>
    <w:rsid w:val="004344A9"/>
    <w:rsid w:val="00442C3B"/>
    <w:rsid w:val="004533F8"/>
    <w:rsid w:val="0045395F"/>
    <w:rsid w:val="00454E5E"/>
    <w:rsid w:val="00455166"/>
    <w:rsid w:val="00456EDF"/>
    <w:rsid w:val="00457087"/>
    <w:rsid w:val="004577FE"/>
    <w:rsid w:val="00461867"/>
    <w:rsid w:val="004638FB"/>
    <w:rsid w:val="004652D5"/>
    <w:rsid w:val="004655ED"/>
    <w:rsid w:val="00465984"/>
    <w:rsid w:val="0046778E"/>
    <w:rsid w:val="00467BF5"/>
    <w:rsid w:val="00471A94"/>
    <w:rsid w:val="00471F2E"/>
    <w:rsid w:val="00472D58"/>
    <w:rsid w:val="00475685"/>
    <w:rsid w:val="004757A6"/>
    <w:rsid w:val="0047687F"/>
    <w:rsid w:val="00476CA6"/>
    <w:rsid w:val="00476E4E"/>
    <w:rsid w:val="00480C25"/>
    <w:rsid w:val="0048142A"/>
    <w:rsid w:val="00482045"/>
    <w:rsid w:val="0048353C"/>
    <w:rsid w:val="00485305"/>
    <w:rsid w:val="00485AC4"/>
    <w:rsid w:val="0048615F"/>
    <w:rsid w:val="004863DF"/>
    <w:rsid w:val="0048683A"/>
    <w:rsid w:val="00486EA6"/>
    <w:rsid w:val="00487A31"/>
    <w:rsid w:val="004908A5"/>
    <w:rsid w:val="00490A0A"/>
    <w:rsid w:val="00490AAC"/>
    <w:rsid w:val="00490BE9"/>
    <w:rsid w:val="00491031"/>
    <w:rsid w:val="004915A6"/>
    <w:rsid w:val="004922D7"/>
    <w:rsid w:val="00492466"/>
    <w:rsid w:val="00495929"/>
    <w:rsid w:val="00496D2A"/>
    <w:rsid w:val="004A0A31"/>
    <w:rsid w:val="004A1861"/>
    <w:rsid w:val="004A250B"/>
    <w:rsid w:val="004A2EA6"/>
    <w:rsid w:val="004A31F7"/>
    <w:rsid w:val="004A6E70"/>
    <w:rsid w:val="004A7EB5"/>
    <w:rsid w:val="004A7F37"/>
    <w:rsid w:val="004B2051"/>
    <w:rsid w:val="004B256A"/>
    <w:rsid w:val="004B276A"/>
    <w:rsid w:val="004B29D0"/>
    <w:rsid w:val="004B3096"/>
    <w:rsid w:val="004B6BA5"/>
    <w:rsid w:val="004B7217"/>
    <w:rsid w:val="004C15AF"/>
    <w:rsid w:val="004C5340"/>
    <w:rsid w:val="004C7449"/>
    <w:rsid w:val="004D0559"/>
    <w:rsid w:val="004D0F60"/>
    <w:rsid w:val="004D13C1"/>
    <w:rsid w:val="004D3785"/>
    <w:rsid w:val="004D646E"/>
    <w:rsid w:val="004D743B"/>
    <w:rsid w:val="004D7D79"/>
    <w:rsid w:val="004E1D70"/>
    <w:rsid w:val="004E3252"/>
    <w:rsid w:val="004E3A73"/>
    <w:rsid w:val="004E413E"/>
    <w:rsid w:val="004E56BE"/>
    <w:rsid w:val="004F2E71"/>
    <w:rsid w:val="004F3392"/>
    <w:rsid w:val="004F761B"/>
    <w:rsid w:val="004F7E90"/>
    <w:rsid w:val="00500F48"/>
    <w:rsid w:val="0050564A"/>
    <w:rsid w:val="0050685A"/>
    <w:rsid w:val="0051137A"/>
    <w:rsid w:val="0051164A"/>
    <w:rsid w:val="005129E1"/>
    <w:rsid w:val="005132EC"/>
    <w:rsid w:val="00515043"/>
    <w:rsid w:val="00521354"/>
    <w:rsid w:val="005219E2"/>
    <w:rsid w:val="00522CC1"/>
    <w:rsid w:val="00522DC2"/>
    <w:rsid w:val="0052300D"/>
    <w:rsid w:val="00523ED7"/>
    <w:rsid w:val="0053050B"/>
    <w:rsid w:val="00530A98"/>
    <w:rsid w:val="00536587"/>
    <w:rsid w:val="005368DA"/>
    <w:rsid w:val="00537059"/>
    <w:rsid w:val="005417B3"/>
    <w:rsid w:val="00545C42"/>
    <w:rsid w:val="00546A2D"/>
    <w:rsid w:val="00551345"/>
    <w:rsid w:val="00552D25"/>
    <w:rsid w:val="00556485"/>
    <w:rsid w:val="00556DF5"/>
    <w:rsid w:val="00557F8C"/>
    <w:rsid w:val="00560A0D"/>
    <w:rsid w:val="00562360"/>
    <w:rsid w:val="00564ECA"/>
    <w:rsid w:val="00570684"/>
    <w:rsid w:val="005736D2"/>
    <w:rsid w:val="005744F4"/>
    <w:rsid w:val="005777F8"/>
    <w:rsid w:val="00581FD3"/>
    <w:rsid w:val="00584444"/>
    <w:rsid w:val="00584F22"/>
    <w:rsid w:val="00587496"/>
    <w:rsid w:val="005900D2"/>
    <w:rsid w:val="005903EB"/>
    <w:rsid w:val="00592CE0"/>
    <w:rsid w:val="00593742"/>
    <w:rsid w:val="0059389D"/>
    <w:rsid w:val="00594C18"/>
    <w:rsid w:val="00596547"/>
    <w:rsid w:val="00597B78"/>
    <w:rsid w:val="005A0D54"/>
    <w:rsid w:val="005A204A"/>
    <w:rsid w:val="005A2744"/>
    <w:rsid w:val="005A294D"/>
    <w:rsid w:val="005A4A24"/>
    <w:rsid w:val="005A5783"/>
    <w:rsid w:val="005A60C6"/>
    <w:rsid w:val="005A62E9"/>
    <w:rsid w:val="005B04E0"/>
    <w:rsid w:val="005B2CEB"/>
    <w:rsid w:val="005B3CC8"/>
    <w:rsid w:val="005B3E65"/>
    <w:rsid w:val="005B4585"/>
    <w:rsid w:val="005B4C1F"/>
    <w:rsid w:val="005B4E96"/>
    <w:rsid w:val="005B5BB1"/>
    <w:rsid w:val="005C0CF1"/>
    <w:rsid w:val="005C2A38"/>
    <w:rsid w:val="005C4283"/>
    <w:rsid w:val="005C5059"/>
    <w:rsid w:val="005C62C8"/>
    <w:rsid w:val="005D0346"/>
    <w:rsid w:val="005D0B1A"/>
    <w:rsid w:val="005D18A1"/>
    <w:rsid w:val="005D4649"/>
    <w:rsid w:val="005D5C53"/>
    <w:rsid w:val="005D62F0"/>
    <w:rsid w:val="005D758A"/>
    <w:rsid w:val="005E05B6"/>
    <w:rsid w:val="005E0991"/>
    <w:rsid w:val="005E1EAB"/>
    <w:rsid w:val="005E4C95"/>
    <w:rsid w:val="005E5956"/>
    <w:rsid w:val="005E6F53"/>
    <w:rsid w:val="005F1EC0"/>
    <w:rsid w:val="005F35DC"/>
    <w:rsid w:val="005F3AD3"/>
    <w:rsid w:val="005F4757"/>
    <w:rsid w:val="00600881"/>
    <w:rsid w:val="00601C92"/>
    <w:rsid w:val="00602F34"/>
    <w:rsid w:val="006037B7"/>
    <w:rsid w:val="00606466"/>
    <w:rsid w:val="00607E68"/>
    <w:rsid w:val="0061064B"/>
    <w:rsid w:val="006122A3"/>
    <w:rsid w:val="006134B9"/>
    <w:rsid w:val="00614FC5"/>
    <w:rsid w:val="00615644"/>
    <w:rsid w:val="00617062"/>
    <w:rsid w:val="0061740C"/>
    <w:rsid w:val="00617F19"/>
    <w:rsid w:val="00621B69"/>
    <w:rsid w:val="006242CC"/>
    <w:rsid w:val="00624F2D"/>
    <w:rsid w:val="006252AE"/>
    <w:rsid w:val="006259A1"/>
    <w:rsid w:val="00626326"/>
    <w:rsid w:val="00626464"/>
    <w:rsid w:val="00627BBF"/>
    <w:rsid w:val="00631608"/>
    <w:rsid w:val="006335BD"/>
    <w:rsid w:val="00637A64"/>
    <w:rsid w:val="0064190E"/>
    <w:rsid w:val="00641AC1"/>
    <w:rsid w:val="00641C62"/>
    <w:rsid w:val="00646B82"/>
    <w:rsid w:val="00647413"/>
    <w:rsid w:val="00647990"/>
    <w:rsid w:val="00647A25"/>
    <w:rsid w:val="006529B8"/>
    <w:rsid w:val="00652D08"/>
    <w:rsid w:val="00654732"/>
    <w:rsid w:val="00656844"/>
    <w:rsid w:val="00657841"/>
    <w:rsid w:val="00661188"/>
    <w:rsid w:val="006619B2"/>
    <w:rsid w:val="00663584"/>
    <w:rsid w:val="00663FB1"/>
    <w:rsid w:val="006653D8"/>
    <w:rsid w:val="006663C5"/>
    <w:rsid w:val="006670A6"/>
    <w:rsid w:val="006676AA"/>
    <w:rsid w:val="00667E96"/>
    <w:rsid w:val="00670FC8"/>
    <w:rsid w:val="00672B6D"/>
    <w:rsid w:val="00673457"/>
    <w:rsid w:val="006743F4"/>
    <w:rsid w:val="00674B32"/>
    <w:rsid w:val="0067566C"/>
    <w:rsid w:val="00676273"/>
    <w:rsid w:val="006767AC"/>
    <w:rsid w:val="00676EE8"/>
    <w:rsid w:val="00683513"/>
    <w:rsid w:val="00685182"/>
    <w:rsid w:val="006912DC"/>
    <w:rsid w:val="006914B6"/>
    <w:rsid w:val="00697EE7"/>
    <w:rsid w:val="006A0C97"/>
    <w:rsid w:val="006A1C52"/>
    <w:rsid w:val="006A3DB5"/>
    <w:rsid w:val="006A5BBC"/>
    <w:rsid w:val="006B5B1E"/>
    <w:rsid w:val="006C371D"/>
    <w:rsid w:val="006C3B25"/>
    <w:rsid w:val="006C6F3A"/>
    <w:rsid w:val="006C74F8"/>
    <w:rsid w:val="006D1967"/>
    <w:rsid w:val="006D1C2D"/>
    <w:rsid w:val="006D2D8E"/>
    <w:rsid w:val="006D3CBF"/>
    <w:rsid w:val="006D4AF3"/>
    <w:rsid w:val="006D4FCF"/>
    <w:rsid w:val="006D5EDF"/>
    <w:rsid w:val="006D71DF"/>
    <w:rsid w:val="006D792C"/>
    <w:rsid w:val="006E0834"/>
    <w:rsid w:val="006E1D5A"/>
    <w:rsid w:val="006E374E"/>
    <w:rsid w:val="006E4614"/>
    <w:rsid w:val="006E6542"/>
    <w:rsid w:val="006E6BFB"/>
    <w:rsid w:val="006E7E8C"/>
    <w:rsid w:val="006F16D1"/>
    <w:rsid w:val="006F1DC5"/>
    <w:rsid w:val="00701D83"/>
    <w:rsid w:val="00703EBA"/>
    <w:rsid w:val="00707E7C"/>
    <w:rsid w:val="007101A6"/>
    <w:rsid w:val="00720BBE"/>
    <w:rsid w:val="007215CA"/>
    <w:rsid w:val="00721C23"/>
    <w:rsid w:val="007242FA"/>
    <w:rsid w:val="0073012D"/>
    <w:rsid w:val="0073052A"/>
    <w:rsid w:val="00731FE1"/>
    <w:rsid w:val="00734D59"/>
    <w:rsid w:val="00734F40"/>
    <w:rsid w:val="00737292"/>
    <w:rsid w:val="00740351"/>
    <w:rsid w:val="00741888"/>
    <w:rsid w:val="00742061"/>
    <w:rsid w:val="007426DC"/>
    <w:rsid w:val="007435A4"/>
    <w:rsid w:val="00750521"/>
    <w:rsid w:val="0075357D"/>
    <w:rsid w:val="007547F2"/>
    <w:rsid w:val="00756325"/>
    <w:rsid w:val="00756AED"/>
    <w:rsid w:val="00760CC1"/>
    <w:rsid w:val="00760E5C"/>
    <w:rsid w:val="00762493"/>
    <w:rsid w:val="007644E6"/>
    <w:rsid w:val="00764A31"/>
    <w:rsid w:val="00765529"/>
    <w:rsid w:val="007656F5"/>
    <w:rsid w:val="00765813"/>
    <w:rsid w:val="0076660D"/>
    <w:rsid w:val="0077060A"/>
    <w:rsid w:val="00771A6D"/>
    <w:rsid w:val="00771F3F"/>
    <w:rsid w:val="00773E33"/>
    <w:rsid w:val="007757D4"/>
    <w:rsid w:val="00775974"/>
    <w:rsid w:val="00775E83"/>
    <w:rsid w:val="00777A68"/>
    <w:rsid w:val="00777FD3"/>
    <w:rsid w:val="00780CF1"/>
    <w:rsid w:val="00781D97"/>
    <w:rsid w:val="00784411"/>
    <w:rsid w:val="00785352"/>
    <w:rsid w:val="00785598"/>
    <w:rsid w:val="007867E8"/>
    <w:rsid w:val="00786851"/>
    <w:rsid w:val="00790355"/>
    <w:rsid w:val="00791D97"/>
    <w:rsid w:val="007929AF"/>
    <w:rsid w:val="0079326A"/>
    <w:rsid w:val="00794FBD"/>
    <w:rsid w:val="007964B1"/>
    <w:rsid w:val="007A0C29"/>
    <w:rsid w:val="007A0CD0"/>
    <w:rsid w:val="007A1070"/>
    <w:rsid w:val="007A1B37"/>
    <w:rsid w:val="007A4256"/>
    <w:rsid w:val="007A485B"/>
    <w:rsid w:val="007A77F2"/>
    <w:rsid w:val="007B1508"/>
    <w:rsid w:val="007B2820"/>
    <w:rsid w:val="007B425F"/>
    <w:rsid w:val="007B6432"/>
    <w:rsid w:val="007C1BD4"/>
    <w:rsid w:val="007C5021"/>
    <w:rsid w:val="007D30A5"/>
    <w:rsid w:val="007D3E0A"/>
    <w:rsid w:val="007E0C3D"/>
    <w:rsid w:val="007E13C2"/>
    <w:rsid w:val="007E1B7F"/>
    <w:rsid w:val="007E3866"/>
    <w:rsid w:val="007E754A"/>
    <w:rsid w:val="007E75FD"/>
    <w:rsid w:val="007E76D2"/>
    <w:rsid w:val="007F126B"/>
    <w:rsid w:val="007F2283"/>
    <w:rsid w:val="007F2DDB"/>
    <w:rsid w:val="007F2EF6"/>
    <w:rsid w:val="007F313A"/>
    <w:rsid w:val="007F3327"/>
    <w:rsid w:val="007F46AE"/>
    <w:rsid w:val="007F67FF"/>
    <w:rsid w:val="00806C5A"/>
    <w:rsid w:val="00810DF7"/>
    <w:rsid w:val="00811863"/>
    <w:rsid w:val="00811DAE"/>
    <w:rsid w:val="00811EA7"/>
    <w:rsid w:val="00812B1C"/>
    <w:rsid w:val="008146CB"/>
    <w:rsid w:val="008171F8"/>
    <w:rsid w:val="008179CB"/>
    <w:rsid w:val="00820D03"/>
    <w:rsid w:val="00825F36"/>
    <w:rsid w:val="00826E5C"/>
    <w:rsid w:val="00827E12"/>
    <w:rsid w:val="00830CD3"/>
    <w:rsid w:val="00831216"/>
    <w:rsid w:val="0083294B"/>
    <w:rsid w:val="008333AA"/>
    <w:rsid w:val="0083441D"/>
    <w:rsid w:val="008348E6"/>
    <w:rsid w:val="00834BE3"/>
    <w:rsid w:val="00835032"/>
    <w:rsid w:val="008360BC"/>
    <w:rsid w:val="00836401"/>
    <w:rsid w:val="00840612"/>
    <w:rsid w:val="00841AFD"/>
    <w:rsid w:val="0084333E"/>
    <w:rsid w:val="008435E0"/>
    <w:rsid w:val="008507E3"/>
    <w:rsid w:val="00852A6F"/>
    <w:rsid w:val="00853B67"/>
    <w:rsid w:val="00855AF5"/>
    <w:rsid w:val="0085627D"/>
    <w:rsid w:val="008575E4"/>
    <w:rsid w:val="00857876"/>
    <w:rsid w:val="00857DCF"/>
    <w:rsid w:val="00862960"/>
    <w:rsid w:val="00862B5A"/>
    <w:rsid w:val="00864F8E"/>
    <w:rsid w:val="00864FA4"/>
    <w:rsid w:val="00872FFC"/>
    <w:rsid w:val="00877791"/>
    <w:rsid w:val="00880D22"/>
    <w:rsid w:val="00883874"/>
    <w:rsid w:val="00890DCE"/>
    <w:rsid w:val="00892E87"/>
    <w:rsid w:val="00894073"/>
    <w:rsid w:val="008945E7"/>
    <w:rsid w:val="00896FA1"/>
    <w:rsid w:val="00897443"/>
    <w:rsid w:val="008A0280"/>
    <w:rsid w:val="008A0A83"/>
    <w:rsid w:val="008A0CB7"/>
    <w:rsid w:val="008A11C3"/>
    <w:rsid w:val="008A1B54"/>
    <w:rsid w:val="008A267B"/>
    <w:rsid w:val="008A2716"/>
    <w:rsid w:val="008A7D31"/>
    <w:rsid w:val="008B03C6"/>
    <w:rsid w:val="008B16F8"/>
    <w:rsid w:val="008B25BE"/>
    <w:rsid w:val="008B5A4E"/>
    <w:rsid w:val="008B799A"/>
    <w:rsid w:val="008C0E39"/>
    <w:rsid w:val="008C3D6C"/>
    <w:rsid w:val="008C4587"/>
    <w:rsid w:val="008C67F6"/>
    <w:rsid w:val="008C6944"/>
    <w:rsid w:val="008C74C1"/>
    <w:rsid w:val="008D1022"/>
    <w:rsid w:val="008D36F1"/>
    <w:rsid w:val="008E168B"/>
    <w:rsid w:val="008E16A2"/>
    <w:rsid w:val="008E29A4"/>
    <w:rsid w:val="008E38BB"/>
    <w:rsid w:val="008E50A5"/>
    <w:rsid w:val="008E6573"/>
    <w:rsid w:val="008F0C8B"/>
    <w:rsid w:val="008F65DB"/>
    <w:rsid w:val="008F66CE"/>
    <w:rsid w:val="008F6720"/>
    <w:rsid w:val="008F7CFF"/>
    <w:rsid w:val="0090018B"/>
    <w:rsid w:val="00900763"/>
    <w:rsid w:val="00902542"/>
    <w:rsid w:val="00902EB2"/>
    <w:rsid w:val="00903A19"/>
    <w:rsid w:val="0090452F"/>
    <w:rsid w:val="0090559D"/>
    <w:rsid w:val="00910D6B"/>
    <w:rsid w:val="009110F2"/>
    <w:rsid w:val="00911B3B"/>
    <w:rsid w:val="00912160"/>
    <w:rsid w:val="009130A4"/>
    <w:rsid w:val="0091417E"/>
    <w:rsid w:val="009142CA"/>
    <w:rsid w:val="009162A1"/>
    <w:rsid w:val="0091706B"/>
    <w:rsid w:val="0092112C"/>
    <w:rsid w:val="00922913"/>
    <w:rsid w:val="00924E21"/>
    <w:rsid w:val="00930118"/>
    <w:rsid w:val="0093174E"/>
    <w:rsid w:val="009352E5"/>
    <w:rsid w:val="00936189"/>
    <w:rsid w:val="00936932"/>
    <w:rsid w:val="00937AC5"/>
    <w:rsid w:val="00940448"/>
    <w:rsid w:val="00941912"/>
    <w:rsid w:val="009442D0"/>
    <w:rsid w:val="00946367"/>
    <w:rsid w:val="00947C10"/>
    <w:rsid w:val="00952685"/>
    <w:rsid w:val="00956478"/>
    <w:rsid w:val="00961CCD"/>
    <w:rsid w:val="00962941"/>
    <w:rsid w:val="00964524"/>
    <w:rsid w:val="00967C3E"/>
    <w:rsid w:val="00970300"/>
    <w:rsid w:val="0097173A"/>
    <w:rsid w:val="00972680"/>
    <w:rsid w:val="00973116"/>
    <w:rsid w:val="00973870"/>
    <w:rsid w:val="009759DB"/>
    <w:rsid w:val="00975EED"/>
    <w:rsid w:val="009813E4"/>
    <w:rsid w:val="009818F3"/>
    <w:rsid w:val="009830C2"/>
    <w:rsid w:val="00984273"/>
    <w:rsid w:val="00986BB9"/>
    <w:rsid w:val="009900AF"/>
    <w:rsid w:val="0099083C"/>
    <w:rsid w:val="00990A02"/>
    <w:rsid w:val="00990AEC"/>
    <w:rsid w:val="009930DF"/>
    <w:rsid w:val="00993B02"/>
    <w:rsid w:val="00993D97"/>
    <w:rsid w:val="00994E73"/>
    <w:rsid w:val="009953AA"/>
    <w:rsid w:val="0099599A"/>
    <w:rsid w:val="009A061D"/>
    <w:rsid w:val="009A0D8C"/>
    <w:rsid w:val="009A135C"/>
    <w:rsid w:val="009A389A"/>
    <w:rsid w:val="009A3EDB"/>
    <w:rsid w:val="009A5FA5"/>
    <w:rsid w:val="009A7CD9"/>
    <w:rsid w:val="009A7F44"/>
    <w:rsid w:val="009A7FBC"/>
    <w:rsid w:val="009B31B4"/>
    <w:rsid w:val="009B3E3E"/>
    <w:rsid w:val="009B5458"/>
    <w:rsid w:val="009B54F2"/>
    <w:rsid w:val="009B7300"/>
    <w:rsid w:val="009B7597"/>
    <w:rsid w:val="009C1C05"/>
    <w:rsid w:val="009C4626"/>
    <w:rsid w:val="009C5B4C"/>
    <w:rsid w:val="009C63F5"/>
    <w:rsid w:val="009C6B27"/>
    <w:rsid w:val="009D0073"/>
    <w:rsid w:val="009D07B6"/>
    <w:rsid w:val="009D0988"/>
    <w:rsid w:val="009D0F7B"/>
    <w:rsid w:val="009D1479"/>
    <w:rsid w:val="009D29FD"/>
    <w:rsid w:val="009D4CE0"/>
    <w:rsid w:val="009D578A"/>
    <w:rsid w:val="009D7B26"/>
    <w:rsid w:val="009E02E6"/>
    <w:rsid w:val="009E0ED0"/>
    <w:rsid w:val="009E2BE2"/>
    <w:rsid w:val="009E398C"/>
    <w:rsid w:val="009E3D9A"/>
    <w:rsid w:val="009E5965"/>
    <w:rsid w:val="009E6276"/>
    <w:rsid w:val="009E69F3"/>
    <w:rsid w:val="009F0444"/>
    <w:rsid w:val="009F053B"/>
    <w:rsid w:val="009F103E"/>
    <w:rsid w:val="009F138D"/>
    <w:rsid w:val="009F48A4"/>
    <w:rsid w:val="009F5292"/>
    <w:rsid w:val="009F6700"/>
    <w:rsid w:val="009F784D"/>
    <w:rsid w:val="00A029C4"/>
    <w:rsid w:val="00A10B7D"/>
    <w:rsid w:val="00A13307"/>
    <w:rsid w:val="00A138D4"/>
    <w:rsid w:val="00A200FB"/>
    <w:rsid w:val="00A207B5"/>
    <w:rsid w:val="00A22ACC"/>
    <w:rsid w:val="00A24736"/>
    <w:rsid w:val="00A24A32"/>
    <w:rsid w:val="00A250C7"/>
    <w:rsid w:val="00A256EE"/>
    <w:rsid w:val="00A25AF7"/>
    <w:rsid w:val="00A27452"/>
    <w:rsid w:val="00A30D92"/>
    <w:rsid w:val="00A3295F"/>
    <w:rsid w:val="00A333A3"/>
    <w:rsid w:val="00A34096"/>
    <w:rsid w:val="00A34A3C"/>
    <w:rsid w:val="00A35A75"/>
    <w:rsid w:val="00A371A8"/>
    <w:rsid w:val="00A37326"/>
    <w:rsid w:val="00A41CE3"/>
    <w:rsid w:val="00A4232B"/>
    <w:rsid w:val="00A42B09"/>
    <w:rsid w:val="00A45ABE"/>
    <w:rsid w:val="00A45CD7"/>
    <w:rsid w:val="00A467EE"/>
    <w:rsid w:val="00A46D60"/>
    <w:rsid w:val="00A501A4"/>
    <w:rsid w:val="00A518DB"/>
    <w:rsid w:val="00A521BA"/>
    <w:rsid w:val="00A578CA"/>
    <w:rsid w:val="00A61B22"/>
    <w:rsid w:val="00A67539"/>
    <w:rsid w:val="00A916F8"/>
    <w:rsid w:val="00A9280C"/>
    <w:rsid w:val="00A94D06"/>
    <w:rsid w:val="00A96058"/>
    <w:rsid w:val="00A96B55"/>
    <w:rsid w:val="00AA028D"/>
    <w:rsid w:val="00AA06A6"/>
    <w:rsid w:val="00AA21B4"/>
    <w:rsid w:val="00AA2946"/>
    <w:rsid w:val="00AA36B5"/>
    <w:rsid w:val="00AA5369"/>
    <w:rsid w:val="00AA6471"/>
    <w:rsid w:val="00AA7E8E"/>
    <w:rsid w:val="00AB1D03"/>
    <w:rsid w:val="00AB510F"/>
    <w:rsid w:val="00AB6E8A"/>
    <w:rsid w:val="00AC0048"/>
    <w:rsid w:val="00AC2909"/>
    <w:rsid w:val="00AC4D84"/>
    <w:rsid w:val="00AC5C52"/>
    <w:rsid w:val="00AC7B54"/>
    <w:rsid w:val="00AC7B63"/>
    <w:rsid w:val="00AD035F"/>
    <w:rsid w:val="00AD1395"/>
    <w:rsid w:val="00AD355E"/>
    <w:rsid w:val="00AD3B0F"/>
    <w:rsid w:val="00AD431D"/>
    <w:rsid w:val="00AD5047"/>
    <w:rsid w:val="00AD5F92"/>
    <w:rsid w:val="00AD7742"/>
    <w:rsid w:val="00AE0532"/>
    <w:rsid w:val="00AE22AF"/>
    <w:rsid w:val="00AE4DA4"/>
    <w:rsid w:val="00AE58D8"/>
    <w:rsid w:val="00AE7A52"/>
    <w:rsid w:val="00AF1CE8"/>
    <w:rsid w:val="00AF20B3"/>
    <w:rsid w:val="00AF31FE"/>
    <w:rsid w:val="00AF3A8E"/>
    <w:rsid w:val="00AF4330"/>
    <w:rsid w:val="00AF6458"/>
    <w:rsid w:val="00B01828"/>
    <w:rsid w:val="00B0472F"/>
    <w:rsid w:val="00B0488D"/>
    <w:rsid w:val="00B05F5E"/>
    <w:rsid w:val="00B05F7A"/>
    <w:rsid w:val="00B06AD8"/>
    <w:rsid w:val="00B13796"/>
    <w:rsid w:val="00B17088"/>
    <w:rsid w:val="00B20F6C"/>
    <w:rsid w:val="00B21E14"/>
    <w:rsid w:val="00B22AD1"/>
    <w:rsid w:val="00B22D2A"/>
    <w:rsid w:val="00B30510"/>
    <w:rsid w:val="00B32F91"/>
    <w:rsid w:val="00B35C8C"/>
    <w:rsid w:val="00B36594"/>
    <w:rsid w:val="00B366F1"/>
    <w:rsid w:val="00B372FD"/>
    <w:rsid w:val="00B415B3"/>
    <w:rsid w:val="00B41ED3"/>
    <w:rsid w:val="00B42F52"/>
    <w:rsid w:val="00B43AF7"/>
    <w:rsid w:val="00B44E1C"/>
    <w:rsid w:val="00B504FC"/>
    <w:rsid w:val="00B51242"/>
    <w:rsid w:val="00B531D5"/>
    <w:rsid w:val="00B537DB"/>
    <w:rsid w:val="00B54328"/>
    <w:rsid w:val="00B54C96"/>
    <w:rsid w:val="00B554AE"/>
    <w:rsid w:val="00B55618"/>
    <w:rsid w:val="00B561D2"/>
    <w:rsid w:val="00B56D00"/>
    <w:rsid w:val="00B607CD"/>
    <w:rsid w:val="00B61097"/>
    <w:rsid w:val="00B63705"/>
    <w:rsid w:val="00B7018F"/>
    <w:rsid w:val="00B704AF"/>
    <w:rsid w:val="00B70F1B"/>
    <w:rsid w:val="00B71E12"/>
    <w:rsid w:val="00B74DA4"/>
    <w:rsid w:val="00B75A05"/>
    <w:rsid w:val="00B77410"/>
    <w:rsid w:val="00B8307D"/>
    <w:rsid w:val="00B83124"/>
    <w:rsid w:val="00B8323E"/>
    <w:rsid w:val="00B948F0"/>
    <w:rsid w:val="00B952FA"/>
    <w:rsid w:val="00B965DD"/>
    <w:rsid w:val="00BA04A0"/>
    <w:rsid w:val="00BA05F5"/>
    <w:rsid w:val="00BA2BD0"/>
    <w:rsid w:val="00BA2C50"/>
    <w:rsid w:val="00BA38A5"/>
    <w:rsid w:val="00BA530E"/>
    <w:rsid w:val="00BA79C2"/>
    <w:rsid w:val="00BB36BC"/>
    <w:rsid w:val="00BB44DE"/>
    <w:rsid w:val="00BB6986"/>
    <w:rsid w:val="00BB7ECC"/>
    <w:rsid w:val="00BC2F02"/>
    <w:rsid w:val="00BC3F4F"/>
    <w:rsid w:val="00BC4E27"/>
    <w:rsid w:val="00BC5EC7"/>
    <w:rsid w:val="00BC62D0"/>
    <w:rsid w:val="00BC72F0"/>
    <w:rsid w:val="00BD056C"/>
    <w:rsid w:val="00BE0D9D"/>
    <w:rsid w:val="00BE52BA"/>
    <w:rsid w:val="00BE5425"/>
    <w:rsid w:val="00BE7861"/>
    <w:rsid w:val="00BF01E9"/>
    <w:rsid w:val="00BF0C1C"/>
    <w:rsid w:val="00BF0FAC"/>
    <w:rsid w:val="00BF1066"/>
    <w:rsid w:val="00BF2F6C"/>
    <w:rsid w:val="00BF59B4"/>
    <w:rsid w:val="00BF61EC"/>
    <w:rsid w:val="00BF6F47"/>
    <w:rsid w:val="00BF74AC"/>
    <w:rsid w:val="00BF7630"/>
    <w:rsid w:val="00C0240A"/>
    <w:rsid w:val="00C03845"/>
    <w:rsid w:val="00C06649"/>
    <w:rsid w:val="00C06716"/>
    <w:rsid w:val="00C14A1A"/>
    <w:rsid w:val="00C159D2"/>
    <w:rsid w:val="00C16448"/>
    <w:rsid w:val="00C1717C"/>
    <w:rsid w:val="00C20067"/>
    <w:rsid w:val="00C20790"/>
    <w:rsid w:val="00C2167D"/>
    <w:rsid w:val="00C30B42"/>
    <w:rsid w:val="00C30ED5"/>
    <w:rsid w:val="00C30F3D"/>
    <w:rsid w:val="00C32BBF"/>
    <w:rsid w:val="00C33AF6"/>
    <w:rsid w:val="00C348BC"/>
    <w:rsid w:val="00C34CDB"/>
    <w:rsid w:val="00C35459"/>
    <w:rsid w:val="00C3622A"/>
    <w:rsid w:val="00C3719F"/>
    <w:rsid w:val="00C40E2C"/>
    <w:rsid w:val="00C42071"/>
    <w:rsid w:val="00C43309"/>
    <w:rsid w:val="00C459A3"/>
    <w:rsid w:val="00C467A9"/>
    <w:rsid w:val="00C50511"/>
    <w:rsid w:val="00C50C79"/>
    <w:rsid w:val="00C50D0E"/>
    <w:rsid w:val="00C5114B"/>
    <w:rsid w:val="00C51B86"/>
    <w:rsid w:val="00C52450"/>
    <w:rsid w:val="00C5311C"/>
    <w:rsid w:val="00C57A95"/>
    <w:rsid w:val="00C60BF1"/>
    <w:rsid w:val="00C60F9E"/>
    <w:rsid w:val="00C61237"/>
    <w:rsid w:val="00C616AA"/>
    <w:rsid w:val="00C66AF5"/>
    <w:rsid w:val="00C67A76"/>
    <w:rsid w:val="00C70274"/>
    <w:rsid w:val="00C742DC"/>
    <w:rsid w:val="00C77E85"/>
    <w:rsid w:val="00C80BF3"/>
    <w:rsid w:val="00C8293C"/>
    <w:rsid w:val="00C83635"/>
    <w:rsid w:val="00C854DA"/>
    <w:rsid w:val="00C86A50"/>
    <w:rsid w:val="00C86F1B"/>
    <w:rsid w:val="00C8737F"/>
    <w:rsid w:val="00C87AF4"/>
    <w:rsid w:val="00C93F12"/>
    <w:rsid w:val="00CA4A49"/>
    <w:rsid w:val="00CA59FD"/>
    <w:rsid w:val="00CA73E8"/>
    <w:rsid w:val="00CA7EF6"/>
    <w:rsid w:val="00CB168C"/>
    <w:rsid w:val="00CB239D"/>
    <w:rsid w:val="00CB6849"/>
    <w:rsid w:val="00CC292D"/>
    <w:rsid w:val="00CC3D46"/>
    <w:rsid w:val="00CC3F97"/>
    <w:rsid w:val="00CD0069"/>
    <w:rsid w:val="00CD18CE"/>
    <w:rsid w:val="00CD282B"/>
    <w:rsid w:val="00CD3F80"/>
    <w:rsid w:val="00CD42DE"/>
    <w:rsid w:val="00CD6939"/>
    <w:rsid w:val="00CD7CD3"/>
    <w:rsid w:val="00CE01E5"/>
    <w:rsid w:val="00CE246C"/>
    <w:rsid w:val="00CE4C6E"/>
    <w:rsid w:val="00CE5F9A"/>
    <w:rsid w:val="00CE62C3"/>
    <w:rsid w:val="00CF23C2"/>
    <w:rsid w:val="00CF2689"/>
    <w:rsid w:val="00CF4A77"/>
    <w:rsid w:val="00D02499"/>
    <w:rsid w:val="00D03A6F"/>
    <w:rsid w:val="00D0663E"/>
    <w:rsid w:val="00D119B1"/>
    <w:rsid w:val="00D139A5"/>
    <w:rsid w:val="00D13A12"/>
    <w:rsid w:val="00D14B8F"/>
    <w:rsid w:val="00D16512"/>
    <w:rsid w:val="00D22D51"/>
    <w:rsid w:val="00D235E0"/>
    <w:rsid w:val="00D2364E"/>
    <w:rsid w:val="00D24BD6"/>
    <w:rsid w:val="00D30D25"/>
    <w:rsid w:val="00D33F35"/>
    <w:rsid w:val="00D34437"/>
    <w:rsid w:val="00D35635"/>
    <w:rsid w:val="00D41D3E"/>
    <w:rsid w:val="00D42212"/>
    <w:rsid w:val="00D44044"/>
    <w:rsid w:val="00D4434E"/>
    <w:rsid w:val="00D450E8"/>
    <w:rsid w:val="00D456A7"/>
    <w:rsid w:val="00D52E74"/>
    <w:rsid w:val="00D54DD2"/>
    <w:rsid w:val="00D54EBD"/>
    <w:rsid w:val="00D555FB"/>
    <w:rsid w:val="00D55764"/>
    <w:rsid w:val="00D564B5"/>
    <w:rsid w:val="00D57097"/>
    <w:rsid w:val="00D64036"/>
    <w:rsid w:val="00D64222"/>
    <w:rsid w:val="00D72AD2"/>
    <w:rsid w:val="00D75551"/>
    <w:rsid w:val="00D76050"/>
    <w:rsid w:val="00D764AC"/>
    <w:rsid w:val="00D81D58"/>
    <w:rsid w:val="00D83CFD"/>
    <w:rsid w:val="00D83D98"/>
    <w:rsid w:val="00D8468D"/>
    <w:rsid w:val="00D85F27"/>
    <w:rsid w:val="00D876A6"/>
    <w:rsid w:val="00D916FF"/>
    <w:rsid w:val="00D9262B"/>
    <w:rsid w:val="00D92E0C"/>
    <w:rsid w:val="00D930BF"/>
    <w:rsid w:val="00D94707"/>
    <w:rsid w:val="00D95B61"/>
    <w:rsid w:val="00D96116"/>
    <w:rsid w:val="00DA4442"/>
    <w:rsid w:val="00DA5236"/>
    <w:rsid w:val="00DB3141"/>
    <w:rsid w:val="00DB3363"/>
    <w:rsid w:val="00DB7AED"/>
    <w:rsid w:val="00DC3974"/>
    <w:rsid w:val="00DC411E"/>
    <w:rsid w:val="00DC72DC"/>
    <w:rsid w:val="00DC784F"/>
    <w:rsid w:val="00DD0698"/>
    <w:rsid w:val="00DD3581"/>
    <w:rsid w:val="00DD6732"/>
    <w:rsid w:val="00DD7CEA"/>
    <w:rsid w:val="00DE04FD"/>
    <w:rsid w:val="00DE092C"/>
    <w:rsid w:val="00DE22D3"/>
    <w:rsid w:val="00DE4B45"/>
    <w:rsid w:val="00DE4BC3"/>
    <w:rsid w:val="00DF0358"/>
    <w:rsid w:val="00DF0B3A"/>
    <w:rsid w:val="00DF197F"/>
    <w:rsid w:val="00DF2D06"/>
    <w:rsid w:val="00DF2D1C"/>
    <w:rsid w:val="00DF363D"/>
    <w:rsid w:val="00DF3E54"/>
    <w:rsid w:val="00E01E01"/>
    <w:rsid w:val="00E0341A"/>
    <w:rsid w:val="00E04831"/>
    <w:rsid w:val="00E049C8"/>
    <w:rsid w:val="00E05200"/>
    <w:rsid w:val="00E074A9"/>
    <w:rsid w:val="00E112A2"/>
    <w:rsid w:val="00E11F34"/>
    <w:rsid w:val="00E145AB"/>
    <w:rsid w:val="00E1517D"/>
    <w:rsid w:val="00E15ABA"/>
    <w:rsid w:val="00E15F70"/>
    <w:rsid w:val="00E17CBF"/>
    <w:rsid w:val="00E21937"/>
    <w:rsid w:val="00E22B06"/>
    <w:rsid w:val="00E24F4D"/>
    <w:rsid w:val="00E25326"/>
    <w:rsid w:val="00E25893"/>
    <w:rsid w:val="00E25EE0"/>
    <w:rsid w:val="00E33339"/>
    <w:rsid w:val="00E34BCF"/>
    <w:rsid w:val="00E353F0"/>
    <w:rsid w:val="00E3646C"/>
    <w:rsid w:val="00E36AAC"/>
    <w:rsid w:val="00E376E1"/>
    <w:rsid w:val="00E37CC4"/>
    <w:rsid w:val="00E40BBD"/>
    <w:rsid w:val="00E40C02"/>
    <w:rsid w:val="00E40CB6"/>
    <w:rsid w:val="00E4492E"/>
    <w:rsid w:val="00E45901"/>
    <w:rsid w:val="00E50457"/>
    <w:rsid w:val="00E5119A"/>
    <w:rsid w:val="00E51D45"/>
    <w:rsid w:val="00E52357"/>
    <w:rsid w:val="00E536CF"/>
    <w:rsid w:val="00E560AA"/>
    <w:rsid w:val="00E56FA9"/>
    <w:rsid w:val="00E5721D"/>
    <w:rsid w:val="00E57F32"/>
    <w:rsid w:val="00E60768"/>
    <w:rsid w:val="00E66C3D"/>
    <w:rsid w:val="00E70DDD"/>
    <w:rsid w:val="00E728F9"/>
    <w:rsid w:val="00E729E9"/>
    <w:rsid w:val="00E7389A"/>
    <w:rsid w:val="00E742B9"/>
    <w:rsid w:val="00E75140"/>
    <w:rsid w:val="00E75446"/>
    <w:rsid w:val="00E758E7"/>
    <w:rsid w:val="00E75CD3"/>
    <w:rsid w:val="00E7602F"/>
    <w:rsid w:val="00E77011"/>
    <w:rsid w:val="00E77D30"/>
    <w:rsid w:val="00E80FEA"/>
    <w:rsid w:val="00E82D61"/>
    <w:rsid w:val="00E83A53"/>
    <w:rsid w:val="00E86303"/>
    <w:rsid w:val="00E8687B"/>
    <w:rsid w:val="00E869DF"/>
    <w:rsid w:val="00E9008B"/>
    <w:rsid w:val="00E93120"/>
    <w:rsid w:val="00E95197"/>
    <w:rsid w:val="00EA5187"/>
    <w:rsid w:val="00EB1921"/>
    <w:rsid w:val="00EB24AE"/>
    <w:rsid w:val="00EB2D39"/>
    <w:rsid w:val="00EB3290"/>
    <w:rsid w:val="00EB416D"/>
    <w:rsid w:val="00EB41AC"/>
    <w:rsid w:val="00EB6A2A"/>
    <w:rsid w:val="00EC01F2"/>
    <w:rsid w:val="00EC2D2F"/>
    <w:rsid w:val="00EC2D51"/>
    <w:rsid w:val="00EC322E"/>
    <w:rsid w:val="00EC6306"/>
    <w:rsid w:val="00ED1010"/>
    <w:rsid w:val="00ED1801"/>
    <w:rsid w:val="00ED1C8D"/>
    <w:rsid w:val="00ED226F"/>
    <w:rsid w:val="00ED23F3"/>
    <w:rsid w:val="00ED4B50"/>
    <w:rsid w:val="00ED4ECE"/>
    <w:rsid w:val="00EE0AA7"/>
    <w:rsid w:val="00EE0C15"/>
    <w:rsid w:val="00EE2A97"/>
    <w:rsid w:val="00EE3EDA"/>
    <w:rsid w:val="00EE645B"/>
    <w:rsid w:val="00EE65EC"/>
    <w:rsid w:val="00EE7052"/>
    <w:rsid w:val="00EE708F"/>
    <w:rsid w:val="00EE7511"/>
    <w:rsid w:val="00EF050E"/>
    <w:rsid w:val="00EF4415"/>
    <w:rsid w:val="00EF548A"/>
    <w:rsid w:val="00EF5A18"/>
    <w:rsid w:val="00EF705A"/>
    <w:rsid w:val="00EF754E"/>
    <w:rsid w:val="00EF7C1A"/>
    <w:rsid w:val="00EF7C30"/>
    <w:rsid w:val="00EF7CB5"/>
    <w:rsid w:val="00F0001F"/>
    <w:rsid w:val="00F00C15"/>
    <w:rsid w:val="00F02008"/>
    <w:rsid w:val="00F037C2"/>
    <w:rsid w:val="00F044CC"/>
    <w:rsid w:val="00F04946"/>
    <w:rsid w:val="00F05C45"/>
    <w:rsid w:val="00F06061"/>
    <w:rsid w:val="00F11D77"/>
    <w:rsid w:val="00F12353"/>
    <w:rsid w:val="00F12432"/>
    <w:rsid w:val="00F1377C"/>
    <w:rsid w:val="00F14956"/>
    <w:rsid w:val="00F14FF7"/>
    <w:rsid w:val="00F1634F"/>
    <w:rsid w:val="00F201BC"/>
    <w:rsid w:val="00F21675"/>
    <w:rsid w:val="00F230CD"/>
    <w:rsid w:val="00F242F6"/>
    <w:rsid w:val="00F245D2"/>
    <w:rsid w:val="00F256AD"/>
    <w:rsid w:val="00F25F0D"/>
    <w:rsid w:val="00F26DDF"/>
    <w:rsid w:val="00F35062"/>
    <w:rsid w:val="00F35277"/>
    <w:rsid w:val="00F37693"/>
    <w:rsid w:val="00F37AB9"/>
    <w:rsid w:val="00F41DE9"/>
    <w:rsid w:val="00F436A6"/>
    <w:rsid w:val="00F43EAB"/>
    <w:rsid w:val="00F45BE8"/>
    <w:rsid w:val="00F47C71"/>
    <w:rsid w:val="00F5200F"/>
    <w:rsid w:val="00F531EE"/>
    <w:rsid w:val="00F53728"/>
    <w:rsid w:val="00F53947"/>
    <w:rsid w:val="00F56AF6"/>
    <w:rsid w:val="00F57785"/>
    <w:rsid w:val="00F609F4"/>
    <w:rsid w:val="00F63204"/>
    <w:rsid w:val="00F63421"/>
    <w:rsid w:val="00F63599"/>
    <w:rsid w:val="00F64379"/>
    <w:rsid w:val="00F676B5"/>
    <w:rsid w:val="00F67A45"/>
    <w:rsid w:val="00F67A8B"/>
    <w:rsid w:val="00F67D3B"/>
    <w:rsid w:val="00F70F35"/>
    <w:rsid w:val="00F717E4"/>
    <w:rsid w:val="00F72CE8"/>
    <w:rsid w:val="00F76BF2"/>
    <w:rsid w:val="00F76D40"/>
    <w:rsid w:val="00F77588"/>
    <w:rsid w:val="00F80A50"/>
    <w:rsid w:val="00F8353E"/>
    <w:rsid w:val="00F85991"/>
    <w:rsid w:val="00F85B9B"/>
    <w:rsid w:val="00F91751"/>
    <w:rsid w:val="00F91EB0"/>
    <w:rsid w:val="00F9398E"/>
    <w:rsid w:val="00F96D68"/>
    <w:rsid w:val="00FA0851"/>
    <w:rsid w:val="00FA50B1"/>
    <w:rsid w:val="00FA52A8"/>
    <w:rsid w:val="00FA5C3B"/>
    <w:rsid w:val="00FB07D2"/>
    <w:rsid w:val="00FB11AD"/>
    <w:rsid w:val="00FB1B8C"/>
    <w:rsid w:val="00FB4F66"/>
    <w:rsid w:val="00FB5B64"/>
    <w:rsid w:val="00FB638B"/>
    <w:rsid w:val="00FB7CA6"/>
    <w:rsid w:val="00FC123F"/>
    <w:rsid w:val="00FC2281"/>
    <w:rsid w:val="00FC33F5"/>
    <w:rsid w:val="00FC377A"/>
    <w:rsid w:val="00FC5228"/>
    <w:rsid w:val="00FD1BD6"/>
    <w:rsid w:val="00FD3543"/>
    <w:rsid w:val="00FD6915"/>
    <w:rsid w:val="00FD70EE"/>
    <w:rsid w:val="00FE2481"/>
    <w:rsid w:val="00FE5A9C"/>
    <w:rsid w:val="00FF2416"/>
    <w:rsid w:val="00FF281B"/>
    <w:rsid w:val="00FF4B0E"/>
    <w:rsid w:val="00FF5815"/>
    <w:rsid w:val="00FF59A2"/>
    <w:rsid w:val="00FF6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2817"/>
    <o:shapelayout v:ext="edit">
      <o:idmap v:ext="edit" data="1"/>
    </o:shapelayout>
  </w:shapeDefaults>
  <w:decimalSymbol w:val=","/>
  <w:listSeparator w:val=";"/>
  <w14:docId w14:val="271F1432"/>
  <w15:docId w15:val="{48E7E5B6-161E-442D-BE6D-33C3FD337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138D"/>
  </w:style>
  <w:style w:type="paragraph" w:styleId="Ttulo1">
    <w:name w:val="heading 1"/>
    <w:basedOn w:val="Normal"/>
    <w:next w:val="Normal"/>
    <w:link w:val="Ttulo1Char"/>
    <w:qFormat/>
    <w:rsid w:val="000A083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197CC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AD139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594C18"/>
    <w:pPr>
      <w:keepNext/>
      <w:keepLines/>
      <w:widowControl w:val="0"/>
      <w:autoSpaceDE w:val="0"/>
      <w:autoSpaceDN w:val="0"/>
      <w:spacing w:after="0" w:line="360" w:lineRule="auto"/>
      <w:ind w:left="862" w:hanging="862"/>
      <w:outlineLvl w:val="3"/>
    </w:pPr>
    <w:rPr>
      <w:rFonts w:ascii="Times New Roman" w:eastAsiaTheme="majorEastAsia" w:hAnsi="Times New Roman" w:cstheme="majorBidi"/>
      <w:iCs/>
      <w:sz w:val="24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94C18"/>
    <w:pPr>
      <w:keepNext/>
      <w:keepLines/>
      <w:widowControl w:val="0"/>
      <w:autoSpaceDE w:val="0"/>
      <w:autoSpaceDN w:val="0"/>
      <w:spacing w:before="40" w:after="0"/>
      <w:ind w:left="1008" w:hanging="1008"/>
      <w:jc w:val="left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nhideWhenUsed/>
    <w:qFormat/>
    <w:rsid w:val="00594C18"/>
    <w:pPr>
      <w:keepNext/>
      <w:keepLines/>
      <w:widowControl w:val="0"/>
      <w:autoSpaceDE w:val="0"/>
      <w:autoSpaceDN w:val="0"/>
      <w:spacing w:before="40" w:after="0"/>
      <w:ind w:left="1152" w:hanging="1152"/>
      <w:jc w:val="left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rsid w:val="00594C18"/>
    <w:pPr>
      <w:keepNext/>
      <w:keepLines/>
      <w:widowControl w:val="0"/>
      <w:autoSpaceDE w:val="0"/>
      <w:autoSpaceDN w:val="0"/>
      <w:spacing w:before="40" w:after="0"/>
      <w:ind w:left="1296" w:hanging="1296"/>
      <w:jc w:val="left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594C18"/>
    <w:pPr>
      <w:keepNext/>
      <w:keepLines/>
      <w:widowControl w:val="0"/>
      <w:autoSpaceDE w:val="0"/>
      <w:autoSpaceDN w:val="0"/>
      <w:spacing w:before="40" w:after="0"/>
      <w:ind w:left="1440" w:hanging="1440"/>
      <w:jc w:val="left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94C18"/>
    <w:pPr>
      <w:keepNext/>
      <w:keepLines/>
      <w:widowControl w:val="0"/>
      <w:autoSpaceDE w:val="0"/>
      <w:autoSpaceDN w:val="0"/>
      <w:spacing w:before="40" w:after="0"/>
      <w:ind w:left="1584" w:hanging="1584"/>
      <w:jc w:val="left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2553A8"/>
    <w:pPr>
      <w:tabs>
        <w:tab w:val="center" w:pos="4252"/>
        <w:tab w:val="right" w:pos="8504"/>
      </w:tabs>
      <w:spacing w:after="0"/>
    </w:pPr>
  </w:style>
  <w:style w:type="character" w:customStyle="1" w:styleId="CabealhoChar">
    <w:name w:val="Cabeçalho Char"/>
    <w:basedOn w:val="Fontepargpadro"/>
    <w:link w:val="Cabealho"/>
    <w:uiPriority w:val="99"/>
    <w:rsid w:val="002553A8"/>
  </w:style>
  <w:style w:type="paragraph" w:styleId="Rodap">
    <w:name w:val="footer"/>
    <w:basedOn w:val="Normal"/>
    <w:link w:val="RodapChar"/>
    <w:uiPriority w:val="99"/>
    <w:unhideWhenUsed/>
    <w:rsid w:val="002553A8"/>
    <w:pPr>
      <w:tabs>
        <w:tab w:val="center" w:pos="4252"/>
        <w:tab w:val="right" w:pos="8504"/>
      </w:tabs>
      <w:spacing w:after="0"/>
    </w:pPr>
  </w:style>
  <w:style w:type="character" w:customStyle="1" w:styleId="RodapChar">
    <w:name w:val="Rodapé Char"/>
    <w:basedOn w:val="Fontepargpadro"/>
    <w:link w:val="Rodap"/>
    <w:uiPriority w:val="99"/>
    <w:rsid w:val="002553A8"/>
  </w:style>
  <w:style w:type="paragraph" w:styleId="Textodebalo">
    <w:name w:val="Balloon Text"/>
    <w:basedOn w:val="Normal"/>
    <w:link w:val="TextodebaloChar"/>
    <w:uiPriority w:val="99"/>
    <w:unhideWhenUsed/>
    <w:rsid w:val="002553A8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2553A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link w:val="NormalWebChar"/>
    <w:unhideWhenUsed/>
    <w:rsid w:val="00D92E0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apple-converted-space">
    <w:name w:val="apple-converted-space"/>
    <w:basedOn w:val="Fontepargpadro"/>
    <w:rsid w:val="00D92E0C"/>
  </w:style>
  <w:style w:type="character" w:styleId="Hyperlink">
    <w:name w:val="Hyperlink"/>
    <w:basedOn w:val="Fontepargpadro"/>
    <w:uiPriority w:val="99"/>
    <w:unhideWhenUsed/>
    <w:rsid w:val="00D92E0C"/>
    <w:rPr>
      <w:color w:val="0000FF"/>
      <w:u w:val="single"/>
    </w:rPr>
  </w:style>
  <w:style w:type="paragraph" w:styleId="PargrafodaLista">
    <w:name w:val="List Paragraph"/>
    <w:aliases w:val="Texto,Lista Paragrafo em Preto,Titulo de Fígura,TITULO A,lp1,Iz - Párrafo de lista,Sivsa Parrafo,Titulo parrafo,3,Punto,Fundamentacion,Título 4a"/>
    <w:basedOn w:val="Normal"/>
    <w:link w:val="PargrafodaListaChar"/>
    <w:uiPriority w:val="34"/>
    <w:qFormat/>
    <w:rsid w:val="00D92E0C"/>
    <w:pPr>
      <w:ind w:left="720"/>
      <w:contextualSpacing/>
    </w:pPr>
  </w:style>
  <w:style w:type="table" w:styleId="Tabelacomgrade">
    <w:name w:val="Table Grid"/>
    <w:basedOn w:val="Tabelanormal"/>
    <w:uiPriority w:val="59"/>
    <w:rsid w:val="001C2CAD"/>
    <w:pPr>
      <w:spacing w:after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grafodaListaChar">
    <w:name w:val="Parágrafo da Lista Char"/>
    <w:aliases w:val="Texto Char,Lista Paragrafo em Preto Char,Titulo de Fígura Char,TITULO A Char,lp1 Char,Iz - Párrafo de lista Char,Sivsa Parrafo Char,Titulo parrafo Char,3 Char,Punto Char,Fundamentacion Char,Título 4a Char"/>
    <w:basedOn w:val="Fontepargpadro"/>
    <w:link w:val="PargrafodaLista"/>
    <w:qFormat/>
    <w:rsid w:val="00CF2689"/>
  </w:style>
  <w:style w:type="paragraph" w:customStyle="1" w:styleId="Default">
    <w:name w:val="Default"/>
    <w:rsid w:val="008A0CB7"/>
    <w:pPr>
      <w:autoSpaceDE w:val="0"/>
      <w:autoSpaceDN w:val="0"/>
      <w:adjustRightInd w:val="0"/>
      <w:spacing w:after="0"/>
      <w:jc w:val="left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CD282B"/>
  </w:style>
  <w:style w:type="character" w:customStyle="1" w:styleId="fonte1">
    <w:name w:val="fonte1"/>
    <w:basedOn w:val="Fontepargpadro"/>
    <w:rsid w:val="00FF4B0E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Partesuperior-zdoformulrioChar">
    <w:name w:val="Parte superior-z do formulário Char"/>
    <w:basedOn w:val="Fontepargpadro"/>
    <w:link w:val="Partesuperior-zdoformulrio"/>
    <w:uiPriority w:val="99"/>
    <w:semiHidden/>
    <w:rsid w:val="0099599A"/>
    <w:rPr>
      <w:rFonts w:ascii="Arial" w:eastAsia="Times New Roman" w:hAnsi="Arial" w:cs="Arial"/>
      <w:vanish/>
      <w:color w:val="000000"/>
      <w:sz w:val="16"/>
      <w:szCs w:val="16"/>
      <w:lang w:eastAsia="pt-BR"/>
    </w:rPr>
  </w:style>
  <w:style w:type="paragraph" w:styleId="Partesuperior-zdoformulrio">
    <w:name w:val="HTML Top of Form"/>
    <w:basedOn w:val="Normal"/>
    <w:next w:val="Normal"/>
    <w:link w:val="Partesuperior-zdoformulrioChar"/>
    <w:hidden/>
    <w:uiPriority w:val="99"/>
    <w:semiHidden/>
    <w:unhideWhenUsed/>
    <w:rsid w:val="0099599A"/>
    <w:pPr>
      <w:pBdr>
        <w:bottom w:val="single" w:sz="6" w:space="1" w:color="auto"/>
      </w:pBdr>
      <w:spacing w:after="0"/>
      <w:jc w:val="center"/>
    </w:pPr>
    <w:rPr>
      <w:rFonts w:ascii="Arial" w:eastAsia="Times New Roman" w:hAnsi="Arial" w:cs="Arial"/>
      <w:vanish/>
      <w:color w:val="000000"/>
      <w:sz w:val="16"/>
      <w:szCs w:val="16"/>
      <w:lang w:eastAsia="pt-BR"/>
    </w:rPr>
  </w:style>
  <w:style w:type="character" w:customStyle="1" w:styleId="Partesuperior-zdoformulrioChar1">
    <w:name w:val="Parte superior-z do formulário Char1"/>
    <w:basedOn w:val="Fontepargpadro"/>
    <w:uiPriority w:val="99"/>
    <w:semiHidden/>
    <w:rsid w:val="0099599A"/>
    <w:rPr>
      <w:rFonts w:ascii="Arial" w:hAnsi="Arial" w:cs="Arial"/>
      <w:vanish/>
      <w:sz w:val="16"/>
      <w:szCs w:val="16"/>
    </w:rPr>
  </w:style>
  <w:style w:type="character" w:customStyle="1" w:styleId="ParteinferiordoformulrioChar">
    <w:name w:val="Parte inferior do formulário Char"/>
    <w:basedOn w:val="Fontepargpadro"/>
    <w:link w:val="Parteinferiordoformulrio"/>
    <w:uiPriority w:val="99"/>
    <w:semiHidden/>
    <w:rsid w:val="0099599A"/>
    <w:rPr>
      <w:rFonts w:ascii="Arial" w:eastAsia="Times New Roman" w:hAnsi="Arial" w:cs="Arial"/>
      <w:vanish/>
      <w:color w:val="000000"/>
      <w:sz w:val="16"/>
      <w:szCs w:val="16"/>
      <w:lang w:eastAsia="pt-BR"/>
    </w:rPr>
  </w:style>
  <w:style w:type="paragraph" w:styleId="Parteinferiordoformulrio">
    <w:name w:val="HTML Bottom of Form"/>
    <w:basedOn w:val="Normal"/>
    <w:next w:val="Normal"/>
    <w:link w:val="ParteinferiordoformulrioChar"/>
    <w:hidden/>
    <w:uiPriority w:val="99"/>
    <w:semiHidden/>
    <w:unhideWhenUsed/>
    <w:rsid w:val="0099599A"/>
    <w:pPr>
      <w:pBdr>
        <w:top w:val="single" w:sz="6" w:space="1" w:color="auto"/>
      </w:pBdr>
      <w:spacing w:after="0"/>
      <w:jc w:val="center"/>
    </w:pPr>
    <w:rPr>
      <w:rFonts w:ascii="Arial" w:eastAsia="Times New Roman" w:hAnsi="Arial" w:cs="Arial"/>
      <w:vanish/>
      <w:color w:val="000000"/>
      <w:sz w:val="16"/>
      <w:szCs w:val="16"/>
      <w:lang w:eastAsia="pt-BR"/>
    </w:rPr>
  </w:style>
  <w:style w:type="character" w:customStyle="1" w:styleId="ParteinferiordoformulrioChar1">
    <w:name w:val="Parte inferior do formulário Char1"/>
    <w:basedOn w:val="Fontepargpadro"/>
    <w:uiPriority w:val="99"/>
    <w:semiHidden/>
    <w:rsid w:val="0099599A"/>
    <w:rPr>
      <w:rFonts w:ascii="Arial" w:hAnsi="Arial" w:cs="Arial"/>
      <w:vanish/>
      <w:sz w:val="16"/>
      <w:szCs w:val="16"/>
    </w:rPr>
  </w:style>
  <w:style w:type="paragraph" w:customStyle="1" w:styleId="xmsonormal">
    <w:name w:val="xmsonormal"/>
    <w:basedOn w:val="Normal"/>
    <w:rsid w:val="00B7741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4922D7"/>
    <w:rPr>
      <w:color w:val="605E5C"/>
      <w:shd w:val="clear" w:color="auto" w:fill="E1DFDD"/>
    </w:rPr>
  </w:style>
  <w:style w:type="paragraph" w:styleId="Corpodetexto2">
    <w:name w:val="Body Text 2"/>
    <w:basedOn w:val="Normal"/>
    <w:link w:val="Corpodetexto2Char"/>
    <w:rsid w:val="00756325"/>
    <w:pPr>
      <w:autoSpaceDE w:val="0"/>
      <w:autoSpaceDN w:val="0"/>
      <w:spacing w:before="240" w:after="0"/>
    </w:pPr>
    <w:rPr>
      <w:rFonts w:ascii="Arial" w:eastAsia="Times New Roman" w:hAnsi="Arial" w:cs="Arial"/>
      <w:color w:val="FF0000"/>
      <w:sz w:val="20"/>
      <w:szCs w:val="20"/>
      <w:lang w:eastAsia="pt-BR"/>
    </w:rPr>
  </w:style>
  <w:style w:type="character" w:customStyle="1" w:styleId="Corpodetexto2Char">
    <w:name w:val="Corpo de texto 2 Char"/>
    <w:basedOn w:val="Fontepargpadro"/>
    <w:link w:val="Corpodetexto2"/>
    <w:rsid w:val="00756325"/>
    <w:rPr>
      <w:rFonts w:ascii="Arial" w:eastAsia="Times New Roman" w:hAnsi="Arial" w:cs="Arial"/>
      <w:color w:val="FF0000"/>
      <w:sz w:val="20"/>
      <w:szCs w:val="20"/>
      <w:lang w:eastAsia="pt-BR"/>
    </w:rPr>
  </w:style>
  <w:style w:type="paragraph" w:styleId="SemEspaamento">
    <w:name w:val="No Spacing"/>
    <w:uiPriority w:val="1"/>
    <w:qFormat/>
    <w:rsid w:val="00742061"/>
    <w:pPr>
      <w:spacing w:after="0"/>
      <w:jc w:val="left"/>
    </w:pPr>
  </w:style>
  <w:style w:type="paragraph" w:customStyle="1" w:styleId="EstiloArialNarrowPretoJustificadoesquerda0cmDeslocam">
    <w:name w:val="Estilo Arial Narrow Preto Justificado À esquerda:  0 cm Deslocam..."/>
    <w:basedOn w:val="Normal"/>
    <w:rsid w:val="00256D04"/>
    <w:pPr>
      <w:spacing w:after="0"/>
      <w:ind w:left="426" w:right="11" w:hanging="426"/>
    </w:pPr>
    <w:rPr>
      <w:rFonts w:ascii="Arial Narrow" w:eastAsia="Times New Roman" w:hAnsi="Arial Narrow" w:cs="Times New Roman"/>
      <w:color w:val="000000"/>
      <w:sz w:val="24"/>
      <w:szCs w:val="20"/>
      <w:lang w:eastAsia="pt-BR"/>
    </w:rPr>
  </w:style>
  <w:style w:type="paragraph" w:customStyle="1" w:styleId="xmsonormal0">
    <w:name w:val="x_msonormal"/>
    <w:basedOn w:val="Normal"/>
    <w:rsid w:val="00256D0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EstiloArialNarrowPretoJustificadoPadroTransparenteBranc">
    <w:name w:val="Estilo Arial Narrow Preto Justificado Padrão: Transparente (Branc..."/>
    <w:basedOn w:val="Normal"/>
    <w:rsid w:val="00617062"/>
    <w:pPr>
      <w:spacing w:after="0"/>
    </w:pPr>
    <w:rPr>
      <w:rFonts w:ascii="Arial Narrow" w:eastAsia="Times New Roman" w:hAnsi="Arial Narrow" w:cs="Times New Roman"/>
      <w:color w:val="000000"/>
      <w:sz w:val="24"/>
      <w:szCs w:val="20"/>
      <w:lang w:eastAsia="pt-BR"/>
    </w:rPr>
  </w:style>
  <w:style w:type="paragraph" w:customStyle="1" w:styleId="EstiloTtulo1ArialNarrow12ptNoNegritoPreto">
    <w:name w:val="Estilo Título 1 + Arial Narrow 12 pt Não Negrito Preto"/>
    <w:basedOn w:val="Ttulo1"/>
    <w:rsid w:val="000A0833"/>
    <w:pPr>
      <w:keepNext w:val="0"/>
      <w:keepLines w:val="0"/>
      <w:spacing w:before="100" w:beforeAutospacing="1" w:after="100" w:afterAutospacing="1"/>
      <w:jc w:val="left"/>
    </w:pPr>
    <w:rPr>
      <w:rFonts w:ascii="Arial Narrow" w:eastAsia="Times New Roman" w:hAnsi="Arial Narrow" w:cs="Times New Roman"/>
      <w:color w:val="000000"/>
      <w:kern w:val="36"/>
      <w:sz w:val="24"/>
      <w:szCs w:val="48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0A083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default0">
    <w:name w:val="default"/>
    <w:basedOn w:val="Normal"/>
    <w:rsid w:val="00E9008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uiPriority w:val="22"/>
    <w:qFormat/>
    <w:rsid w:val="00E9008B"/>
    <w:rPr>
      <w:rFonts w:cs="Times New Roman"/>
      <w:b/>
    </w:rPr>
  </w:style>
  <w:style w:type="character" w:styleId="Refdecomentrio">
    <w:name w:val="annotation reference"/>
    <w:semiHidden/>
    <w:rsid w:val="00E9008B"/>
    <w:rPr>
      <w:rFonts w:cs="Times New Roman"/>
      <w:sz w:val="16"/>
    </w:rPr>
  </w:style>
  <w:style w:type="paragraph" w:styleId="Textodecomentrio">
    <w:name w:val="annotation text"/>
    <w:basedOn w:val="Normal"/>
    <w:link w:val="TextodecomentrioChar"/>
    <w:semiHidden/>
    <w:rsid w:val="00E9008B"/>
    <w:pPr>
      <w:spacing w:after="200" w:line="276" w:lineRule="auto"/>
      <w:jc w:val="left"/>
    </w:pPr>
    <w:rPr>
      <w:rFonts w:ascii="Calibri" w:eastAsia="Calibri" w:hAnsi="Calibri" w:cs="Times New Roman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semiHidden/>
    <w:rsid w:val="00E9008B"/>
    <w:rPr>
      <w:rFonts w:ascii="Calibri" w:eastAsia="Calibri" w:hAnsi="Calibri" w:cs="Times New Roman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rsid w:val="00E9008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E9008B"/>
    <w:rPr>
      <w:rFonts w:ascii="Calibri" w:eastAsia="Calibri" w:hAnsi="Calibri" w:cs="Times New Roman"/>
      <w:b/>
      <w:bCs/>
      <w:sz w:val="20"/>
      <w:szCs w:val="20"/>
    </w:rPr>
  </w:style>
  <w:style w:type="paragraph" w:customStyle="1" w:styleId="ListParagraph1">
    <w:name w:val="List Paragraph1"/>
    <w:basedOn w:val="Normal"/>
    <w:uiPriority w:val="99"/>
    <w:rsid w:val="00E9008B"/>
    <w:pPr>
      <w:spacing w:after="200" w:line="276" w:lineRule="auto"/>
      <w:ind w:left="720"/>
      <w:contextualSpacing/>
      <w:jc w:val="left"/>
    </w:pPr>
    <w:rPr>
      <w:rFonts w:ascii="Calibri" w:eastAsia="SimSun" w:hAnsi="Calibri" w:cs="Times New Roman"/>
    </w:rPr>
  </w:style>
  <w:style w:type="character" w:styleId="nfaseIntensa">
    <w:name w:val="Intense Emphasis"/>
    <w:uiPriority w:val="21"/>
    <w:qFormat/>
    <w:rsid w:val="00E9008B"/>
    <w:rPr>
      <w:b/>
      <w:bCs/>
      <w:i/>
      <w:iCs/>
      <w:color w:val="4F81BD"/>
    </w:rPr>
  </w:style>
  <w:style w:type="paragraph" w:customStyle="1" w:styleId="listparagraph10">
    <w:name w:val="listparagraph1"/>
    <w:basedOn w:val="Normal"/>
    <w:rsid w:val="00E9008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paragraph">
    <w:name w:val="paragraph"/>
    <w:basedOn w:val="Normal"/>
    <w:rsid w:val="00E9008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rsid w:val="00E9008B"/>
  </w:style>
  <w:style w:type="character" w:customStyle="1" w:styleId="eop">
    <w:name w:val="eop"/>
    <w:rsid w:val="00E9008B"/>
  </w:style>
  <w:style w:type="character" w:customStyle="1" w:styleId="contextualspellingandgrammarerror">
    <w:name w:val="contextualspellingandgrammarerror"/>
    <w:rsid w:val="00E9008B"/>
  </w:style>
  <w:style w:type="character" w:customStyle="1" w:styleId="spellingerror">
    <w:name w:val="spellingerror"/>
    <w:rsid w:val="00E9008B"/>
  </w:style>
  <w:style w:type="paragraph" w:customStyle="1" w:styleId="msonormal0">
    <w:name w:val="msonormal"/>
    <w:basedOn w:val="Normal"/>
    <w:rsid w:val="00E9008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extrun">
    <w:name w:val="textrun"/>
    <w:rsid w:val="00E9008B"/>
  </w:style>
  <w:style w:type="paragraph" w:customStyle="1" w:styleId="outlineelement">
    <w:name w:val="outlineelement"/>
    <w:basedOn w:val="Normal"/>
    <w:rsid w:val="00E9008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nfase">
    <w:name w:val="Emphasis"/>
    <w:basedOn w:val="Fontepargpadro"/>
    <w:qFormat/>
    <w:rsid w:val="00E9008B"/>
    <w:rPr>
      <w:i/>
      <w:iCs/>
    </w:rPr>
  </w:style>
  <w:style w:type="paragraph" w:customStyle="1" w:styleId="Normal1">
    <w:name w:val="Normal1"/>
    <w:rsid w:val="00C3622A"/>
    <w:pPr>
      <w:spacing w:after="200" w:line="276" w:lineRule="auto"/>
      <w:jc w:val="left"/>
    </w:pPr>
    <w:rPr>
      <w:rFonts w:ascii="Calibri" w:eastAsia="Calibri" w:hAnsi="Calibri" w:cs="Calibri"/>
      <w:lang w:eastAsia="pt-BR"/>
    </w:rPr>
  </w:style>
  <w:style w:type="character" w:customStyle="1" w:styleId="NormalWebChar">
    <w:name w:val="Normal (Web) Char"/>
    <w:link w:val="NormalWeb"/>
    <w:uiPriority w:val="99"/>
    <w:locked/>
    <w:rsid w:val="00116261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197CC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Corpodetexto">
    <w:name w:val="Body Text"/>
    <w:basedOn w:val="Normal"/>
    <w:link w:val="CorpodetextoChar"/>
    <w:unhideWhenUsed/>
    <w:qFormat/>
    <w:rsid w:val="00615644"/>
  </w:style>
  <w:style w:type="character" w:customStyle="1" w:styleId="CorpodetextoChar">
    <w:name w:val="Corpo de texto Char"/>
    <w:basedOn w:val="Fontepargpadro"/>
    <w:link w:val="Corpodetexto"/>
    <w:rsid w:val="00615644"/>
  </w:style>
  <w:style w:type="table" w:customStyle="1" w:styleId="TableNormal">
    <w:name w:val="Table Normal"/>
    <w:uiPriority w:val="2"/>
    <w:semiHidden/>
    <w:unhideWhenUsed/>
    <w:qFormat/>
    <w:rsid w:val="0091417E"/>
    <w:pPr>
      <w:widowControl w:val="0"/>
      <w:autoSpaceDE w:val="0"/>
      <w:autoSpaceDN w:val="0"/>
      <w:spacing w:after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91417E"/>
    <w:pPr>
      <w:widowControl w:val="0"/>
      <w:autoSpaceDE w:val="0"/>
      <w:autoSpaceDN w:val="0"/>
      <w:spacing w:before="134" w:after="0"/>
      <w:jc w:val="left"/>
    </w:pPr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rsid w:val="00AD139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"/>
    <w:rsid w:val="00594C18"/>
    <w:rPr>
      <w:rFonts w:ascii="Times New Roman" w:eastAsiaTheme="majorEastAsia" w:hAnsi="Times New Roman" w:cstheme="majorBidi"/>
      <w:iCs/>
      <w:sz w:val="24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94C18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Ttulo6Char">
    <w:name w:val="Título 6 Char"/>
    <w:basedOn w:val="Fontepargpadro"/>
    <w:link w:val="Ttulo6"/>
    <w:rsid w:val="00594C1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rsid w:val="00594C1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594C1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94C1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Sumrio1">
    <w:name w:val="toc 1"/>
    <w:basedOn w:val="Normal"/>
    <w:uiPriority w:val="39"/>
    <w:qFormat/>
    <w:rsid w:val="00594C18"/>
    <w:pPr>
      <w:widowControl w:val="0"/>
      <w:autoSpaceDE w:val="0"/>
      <w:autoSpaceDN w:val="0"/>
      <w:spacing w:before="60" w:after="0"/>
      <w:ind w:left="680" w:hanging="428"/>
      <w:jc w:val="left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594C18"/>
    <w:pPr>
      <w:widowControl w:val="0"/>
      <w:autoSpaceDE w:val="0"/>
      <w:autoSpaceDN w:val="0"/>
      <w:spacing w:after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RefernciaSutil">
    <w:name w:val="Subtle Reference"/>
    <w:basedOn w:val="Fontepargpadro"/>
    <w:uiPriority w:val="31"/>
    <w:qFormat/>
    <w:rsid w:val="00594C18"/>
    <w:rPr>
      <w:rFonts w:ascii="Times New Roman" w:hAnsi="Times New Roman"/>
      <w:caps w:val="0"/>
      <w:smallCaps w:val="0"/>
      <w:color w:val="auto"/>
      <w:sz w:val="18"/>
    </w:rPr>
  </w:style>
  <w:style w:type="paragraph" w:styleId="Legenda">
    <w:name w:val="caption"/>
    <w:basedOn w:val="Normal"/>
    <w:next w:val="Normal"/>
    <w:unhideWhenUsed/>
    <w:qFormat/>
    <w:rsid w:val="00594C18"/>
    <w:pPr>
      <w:widowControl w:val="0"/>
      <w:autoSpaceDE w:val="0"/>
      <w:autoSpaceDN w:val="0"/>
      <w:spacing w:before="120" w:after="200"/>
      <w:jc w:val="center"/>
    </w:pPr>
    <w:rPr>
      <w:rFonts w:ascii="Times New Roman" w:eastAsia="Times New Roman" w:hAnsi="Times New Roman" w:cs="Times New Roman"/>
      <w:iCs/>
      <w:sz w:val="18"/>
      <w:szCs w:val="18"/>
    </w:rPr>
  </w:style>
  <w:style w:type="paragraph" w:styleId="Ttulo">
    <w:name w:val="Title"/>
    <w:basedOn w:val="Normal"/>
    <w:link w:val="TtuloChar"/>
    <w:uiPriority w:val="10"/>
    <w:qFormat/>
    <w:rsid w:val="00EE3EDA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Char">
    <w:name w:val="Título Char"/>
    <w:basedOn w:val="Fontepargpadro"/>
    <w:link w:val="Ttulo"/>
    <w:uiPriority w:val="10"/>
    <w:rsid w:val="00EE3EDA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ormal10">
    <w:name w:val="normal1"/>
    <w:basedOn w:val="Normal"/>
    <w:rsid w:val="00EE3EDA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Nmerodepgina">
    <w:name w:val="page number"/>
    <w:basedOn w:val="Fontepargpadro"/>
    <w:rsid w:val="00EE3EDA"/>
  </w:style>
  <w:style w:type="paragraph" w:styleId="CabealhodoSumrio">
    <w:name w:val="TOC Heading"/>
    <w:basedOn w:val="Ttulo1"/>
    <w:next w:val="Normal"/>
    <w:uiPriority w:val="39"/>
    <w:unhideWhenUsed/>
    <w:qFormat/>
    <w:rsid w:val="00EE3EDA"/>
    <w:pPr>
      <w:spacing w:before="480" w:line="276" w:lineRule="auto"/>
      <w:jc w:val="left"/>
      <w:outlineLvl w:val="9"/>
    </w:pPr>
    <w:rPr>
      <w:b/>
      <w:bCs/>
      <w:sz w:val="28"/>
      <w:szCs w:val="28"/>
      <w:lang w:val="en-US" w:eastAsia="pt-BR"/>
    </w:rPr>
  </w:style>
  <w:style w:type="paragraph" w:styleId="Sumrio2">
    <w:name w:val="toc 2"/>
    <w:basedOn w:val="Normal"/>
    <w:next w:val="Normal"/>
    <w:autoRedefine/>
    <w:uiPriority w:val="39"/>
    <w:unhideWhenUsed/>
    <w:qFormat/>
    <w:rsid w:val="00EE3EDA"/>
    <w:pPr>
      <w:spacing w:after="100" w:line="276" w:lineRule="auto"/>
      <w:ind w:left="220"/>
      <w:jc w:val="left"/>
    </w:pPr>
    <w:rPr>
      <w:rFonts w:eastAsiaTheme="minorEastAsia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qFormat/>
    <w:rsid w:val="00EE3EDA"/>
    <w:pPr>
      <w:spacing w:after="100" w:line="276" w:lineRule="auto"/>
      <w:ind w:left="440"/>
      <w:jc w:val="left"/>
    </w:pPr>
    <w:rPr>
      <w:rFonts w:eastAsiaTheme="minorEastAsia"/>
      <w:lang w:eastAsia="pt-BR"/>
    </w:rPr>
  </w:style>
  <w:style w:type="table" w:styleId="SombreamentoMdio1">
    <w:name w:val="Medium Shading 1"/>
    <w:basedOn w:val="Tabelanormal"/>
    <w:uiPriority w:val="63"/>
    <w:rsid w:val="00EE3EDA"/>
    <w:pPr>
      <w:spacing w:after="0"/>
      <w:jc w:val="left"/>
    </w:pPr>
    <w:rPr>
      <w:rFonts w:eastAsiaTheme="minorEastAsia"/>
      <w:lang w:eastAsia="pt-BR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IndicePirmeiroNvel">
    <w:name w:val="Indice Pirmeiro Nível"/>
    <w:basedOn w:val="PargrafodaLista"/>
    <w:link w:val="IndicePirmeiroNvelChar"/>
    <w:qFormat/>
    <w:rsid w:val="00114C9E"/>
    <w:pPr>
      <w:numPr>
        <w:numId w:val="10"/>
      </w:numPr>
      <w:spacing w:after="80"/>
      <w:contextualSpacing w:val="0"/>
    </w:pPr>
    <w:rPr>
      <w:rFonts w:ascii="Times New Roman" w:eastAsia="Times New Roman" w:hAnsi="Times New Roman" w:cs="Times New Roman"/>
      <w:b/>
      <w:bCs/>
      <w:sz w:val="20"/>
      <w:szCs w:val="24"/>
      <w:u w:val="single"/>
      <w:lang w:eastAsia="pt-BR"/>
    </w:rPr>
  </w:style>
  <w:style w:type="paragraph" w:customStyle="1" w:styleId="IndiceSegundoNivel">
    <w:name w:val="Indice Segundo N´´ivel"/>
    <w:basedOn w:val="IndicePirmeiroNvel"/>
    <w:link w:val="IndiceSegundoNivelChar"/>
    <w:qFormat/>
    <w:rsid w:val="00114C9E"/>
    <w:pPr>
      <w:numPr>
        <w:ilvl w:val="1"/>
      </w:numPr>
      <w:spacing w:before="120" w:after="40"/>
    </w:pPr>
    <w:rPr>
      <w:u w:val="none"/>
    </w:rPr>
  </w:style>
  <w:style w:type="paragraph" w:customStyle="1" w:styleId="IndiceTerceiroNvel">
    <w:name w:val="Indice Terceiro Nível"/>
    <w:basedOn w:val="IndiceSegundoNivel"/>
    <w:link w:val="IndiceTerceiroNvelChar"/>
    <w:qFormat/>
    <w:rsid w:val="00114C9E"/>
    <w:pPr>
      <w:numPr>
        <w:ilvl w:val="2"/>
      </w:numPr>
      <w:spacing w:before="0" w:after="0"/>
      <w:ind w:left="2160" w:hanging="360"/>
    </w:pPr>
    <w:rPr>
      <w:b w:val="0"/>
    </w:rPr>
  </w:style>
  <w:style w:type="character" w:customStyle="1" w:styleId="IndiceSegundoNivelChar">
    <w:name w:val="Indice Segundo N´´ivel Char"/>
    <w:basedOn w:val="Fontepargpadro"/>
    <w:link w:val="IndiceSegundoNivel"/>
    <w:rsid w:val="00114C9E"/>
    <w:rPr>
      <w:rFonts w:ascii="Times New Roman" w:eastAsia="Times New Roman" w:hAnsi="Times New Roman" w:cs="Times New Roman"/>
      <w:b/>
      <w:bCs/>
      <w:sz w:val="20"/>
      <w:szCs w:val="24"/>
      <w:lang w:eastAsia="pt-BR"/>
    </w:rPr>
  </w:style>
  <w:style w:type="paragraph" w:customStyle="1" w:styleId="NvelQuatro">
    <w:name w:val="Nível Quatro"/>
    <w:basedOn w:val="IndiceTerceiroNvel"/>
    <w:link w:val="NvelQuatroChar"/>
    <w:qFormat/>
    <w:rsid w:val="00114C9E"/>
    <w:pPr>
      <w:numPr>
        <w:ilvl w:val="3"/>
      </w:numPr>
      <w:ind w:left="2880" w:hanging="360"/>
    </w:pPr>
  </w:style>
  <w:style w:type="character" w:customStyle="1" w:styleId="IndiceTerceiroNvelChar">
    <w:name w:val="Indice Terceiro Nível Char"/>
    <w:basedOn w:val="IndiceSegundoNivelChar"/>
    <w:link w:val="IndiceTerceiroNvel"/>
    <w:rsid w:val="00947C10"/>
    <w:rPr>
      <w:rFonts w:ascii="Times New Roman" w:eastAsia="Times New Roman" w:hAnsi="Times New Roman" w:cs="Times New Roman"/>
      <w:b w:val="0"/>
      <w:bCs/>
      <w:sz w:val="20"/>
      <w:szCs w:val="24"/>
      <w:lang w:eastAsia="pt-BR"/>
    </w:rPr>
  </w:style>
  <w:style w:type="character" w:customStyle="1" w:styleId="IndicePirmeiroNvelChar">
    <w:name w:val="Indice Pirmeiro Nível Char"/>
    <w:basedOn w:val="PargrafodaListaChar"/>
    <w:link w:val="IndicePirmeiroNvel"/>
    <w:rsid w:val="005900D2"/>
    <w:rPr>
      <w:rFonts w:ascii="Times New Roman" w:eastAsia="Times New Roman" w:hAnsi="Times New Roman" w:cs="Times New Roman"/>
      <w:b/>
      <w:bCs/>
      <w:sz w:val="20"/>
      <w:szCs w:val="24"/>
      <w:u w:val="single"/>
      <w:lang w:eastAsia="pt-BR"/>
    </w:rPr>
  </w:style>
  <w:style w:type="character" w:customStyle="1" w:styleId="NvelQuatroChar">
    <w:name w:val="Nível Quatro Char"/>
    <w:basedOn w:val="IndiceTerceiroNvelChar"/>
    <w:link w:val="NvelQuatro"/>
    <w:rsid w:val="005900D2"/>
    <w:rPr>
      <w:rFonts w:ascii="Times New Roman" w:eastAsia="Times New Roman" w:hAnsi="Times New Roman" w:cs="Times New Roman"/>
      <w:b w:val="0"/>
      <w:bCs/>
      <w:sz w:val="20"/>
      <w:szCs w:val="24"/>
      <w:lang w:eastAsia="pt-BR"/>
    </w:rPr>
  </w:style>
  <w:style w:type="paragraph" w:customStyle="1" w:styleId="Corpodetexto21">
    <w:name w:val="Corpo de texto 21"/>
    <w:basedOn w:val="Normal"/>
    <w:rsid w:val="009E2BE2"/>
    <w:pPr>
      <w:widowControl w:val="0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TableContents">
    <w:name w:val="Table Contents"/>
    <w:basedOn w:val="Normal"/>
    <w:rsid w:val="00BF0FAC"/>
    <w:pPr>
      <w:suppressLineNumbers/>
      <w:suppressAutoHyphens/>
      <w:autoSpaceDN w:val="0"/>
      <w:spacing w:after="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067ECD"/>
    <w:pPr>
      <w:spacing w:after="0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067ECD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067ECD"/>
    <w:rPr>
      <w:vertAlign w:val="superscript"/>
    </w:rPr>
  </w:style>
  <w:style w:type="numbering" w:customStyle="1" w:styleId="WWNum5">
    <w:name w:val="WWNum5"/>
    <w:basedOn w:val="Semlista"/>
    <w:rsid w:val="00067ECD"/>
    <w:pPr>
      <w:numPr>
        <w:numId w:val="20"/>
      </w:numPr>
    </w:pPr>
  </w:style>
  <w:style w:type="paragraph" w:customStyle="1" w:styleId="fonte">
    <w:name w:val="fonte"/>
    <w:basedOn w:val="Normal"/>
    <w:rsid w:val="00A029C4"/>
    <w:pPr>
      <w:suppressAutoHyphens/>
      <w:spacing w:before="100" w:after="100"/>
      <w:jc w:val="left"/>
    </w:pPr>
    <w:rPr>
      <w:rFonts w:ascii="Verdana" w:eastAsia="Times New Roman" w:hAnsi="Verdana" w:cs="Times New Roman"/>
      <w:color w:val="000000"/>
      <w:sz w:val="20"/>
      <w:szCs w:val="20"/>
      <w:lang w:eastAsia="ar-SA"/>
    </w:rPr>
  </w:style>
  <w:style w:type="paragraph" w:customStyle="1" w:styleId="Subttulo1">
    <w:name w:val="Subtítulo1"/>
    <w:basedOn w:val="Ttulo1"/>
    <w:rsid w:val="00A029C4"/>
    <w:pPr>
      <w:keepLines w:val="0"/>
      <w:spacing w:before="0"/>
    </w:pPr>
    <w:rPr>
      <w:rFonts w:ascii="Arial" w:eastAsia="Times New Roman" w:hAnsi="Arial" w:cs="Times New Roman"/>
      <w:b/>
      <w:bCs/>
      <w:i/>
      <w:iCs/>
      <w:color w:val="auto"/>
      <w:kern w:val="32"/>
      <w:sz w:val="22"/>
      <w:szCs w:val="22"/>
      <w:lang w:eastAsia="pt-BR"/>
    </w:rPr>
  </w:style>
  <w:style w:type="paragraph" w:customStyle="1" w:styleId="titulo">
    <w:name w:val="titulo"/>
    <w:basedOn w:val="Ttulo3"/>
    <w:rsid w:val="00A029C4"/>
    <w:pPr>
      <w:spacing w:before="0"/>
      <w:jc w:val="left"/>
    </w:pPr>
    <w:rPr>
      <w:rFonts w:ascii="Times New Roman" w:eastAsia="Times New Roman" w:hAnsi="Times New Roman" w:cs="Times New Roman"/>
      <w:b/>
      <w:color w:val="auto"/>
      <w:szCs w:val="20"/>
      <w:lang w:eastAsia="pt-BR"/>
    </w:rPr>
  </w:style>
  <w:style w:type="paragraph" w:customStyle="1" w:styleId="PargrafodaLista1">
    <w:name w:val="Parágrafo da Lista1"/>
    <w:basedOn w:val="Normal"/>
    <w:rsid w:val="00A029C4"/>
    <w:pPr>
      <w:spacing w:after="200" w:line="276" w:lineRule="auto"/>
      <w:ind w:left="720"/>
      <w:jc w:val="left"/>
    </w:pPr>
    <w:rPr>
      <w:rFonts w:ascii="Calibri" w:eastAsia="Times New Roman" w:hAnsi="Calibri" w:cs="Times New Roman"/>
    </w:rPr>
  </w:style>
  <w:style w:type="paragraph" w:styleId="Corpodetexto3">
    <w:name w:val="Body Text 3"/>
    <w:basedOn w:val="Normal"/>
    <w:link w:val="Corpodetexto3Char"/>
    <w:rsid w:val="00A029C4"/>
    <w:pPr>
      <w:jc w:val="left"/>
    </w:pPr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customStyle="1" w:styleId="Corpodetexto3Char">
    <w:name w:val="Corpo de texto 3 Char"/>
    <w:basedOn w:val="Fontepargpadro"/>
    <w:link w:val="Corpodetexto3"/>
    <w:rsid w:val="00A029C4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customStyle="1" w:styleId="Format1">
    <w:name w:val="Format1"/>
    <w:basedOn w:val="Normal"/>
    <w:next w:val="Normal"/>
    <w:rsid w:val="00A029C4"/>
    <w:pPr>
      <w:autoSpaceDE w:val="0"/>
      <w:autoSpaceDN w:val="0"/>
      <w:adjustRightInd w:val="0"/>
      <w:spacing w:after="0"/>
      <w:jc w:val="left"/>
    </w:pPr>
    <w:rPr>
      <w:rFonts w:ascii="Arial,Bold" w:eastAsia="Times New Roman" w:hAnsi="Arial,Bold" w:cs="Times New Roman"/>
      <w:sz w:val="20"/>
      <w:szCs w:val="24"/>
      <w:lang w:eastAsia="pt-BR"/>
    </w:rPr>
  </w:style>
  <w:style w:type="paragraph" w:customStyle="1" w:styleId="Recuodecorpodetexto21">
    <w:name w:val="Recuo de corpo de texto 21"/>
    <w:basedOn w:val="Normal"/>
    <w:rsid w:val="00A029C4"/>
    <w:pPr>
      <w:suppressAutoHyphens/>
      <w:spacing w:after="0"/>
      <w:ind w:firstLine="426"/>
    </w:pPr>
    <w:rPr>
      <w:rFonts w:ascii="Arial" w:eastAsia="Times New Roman" w:hAnsi="Arial" w:cs="Times New Roman"/>
      <w:sz w:val="24"/>
      <w:szCs w:val="20"/>
      <w:lang w:eastAsia="ar-SA"/>
    </w:rPr>
  </w:style>
  <w:style w:type="paragraph" w:styleId="Reviso">
    <w:name w:val="Revision"/>
    <w:hidden/>
    <w:uiPriority w:val="99"/>
    <w:semiHidden/>
    <w:rsid w:val="00A029C4"/>
    <w:pPr>
      <w:spacing w:after="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msolistparagraph">
    <w:name w:val="x_msolistparagraph"/>
    <w:basedOn w:val="Normal"/>
    <w:rsid w:val="00A029C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xmsonormal">
    <w:name w:val="x_xmsonormal"/>
    <w:basedOn w:val="Normal"/>
    <w:rsid w:val="007B425F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mnn">
    <w:name w:val="Ítem n.n"/>
    <w:basedOn w:val="Ttulo2"/>
    <w:link w:val="temnnChar"/>
    <w:qFormat/>
    <w:rsid w:val="00227A92"/>
    <w:pPr>
      <w:keepNext w:val="0"/>
      <w:keepLines w:val="0"/>
      <w:numPr>
        <w:ilvl w:val="1"/>
      </w:numPr>
      <w:suppressAutoHyphens/>
      <w:autoSpaceDE w:val="0"/>
      <w:autoSpaceDN w:val="0"/>
      <w:adjustRightInd w:val="0"/>
      <w:spacing w:before="120" w:after="120" w:line="288" w:lineRule="auto"/>
      <w:ind w:left="792" w:hanging="432"/>
    </w:pPr>
    <w:rPr>
      <w:rFonts w:asciiTheme="minorHAnsi" w:eastAsia="Times New Roman" w:hAnsiTheme="minorHAnsi" w:cstheme="minorHAnsi"/>
      <w:color w:val="000000"/>
      <w:sz w:val="24"/>
      <w:szCs w:val="24"/>
      <w:lang w:eastAsia="pt-BR"/>
    </w:rPr>
  </w:style>
  <w:style w:type="character" w:customStyle="1" w:styleId="temnnChar">
    <w:name w:val="Ítem n.n Char"/>
    <w:basedOn w:val="PargrafodaListaChar"/>
    <w:link w:val="temnn"/>
    <w:rsid w:val="00227A92"/>
    <w:rPr>
      <w:rFonts w:eastAsia="Times New Roman" w:cstheme="minorHAnsi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39380">
          <w:marLeft w:val="142"/>
          <w:marRight w:val="142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  <w:div w:id="148641345">
          <w:marLeft w:val="142"/>
          <w:marRight w:val="14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348">
          <w:marLeft w:val="142"/>
          <w:marRight w:val="142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  <w:div w:id="965428074">
          <w:marLeft w:val="142"/>
          <w:marRight w:val="14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6496">
          <w:marLeft w:val="142"/>
          <w:marRight w:val="142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  <w:div w:id="1481076243">
          <w:marLeft w:val="142"/>
          <w:marRight w:val="14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94981">
          <w:marLeft w:val="142"/>
          <w:marRight w:val="14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62171">
          <w:marLeft w:val="142"/>
          <w:marRight w:val="142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  <w:div w:id="1754622482">
          <w:marLeft w:val="142"/>
          <w:marRight w:val="14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147">
          <w:marLeft w:val="142"/>
          <w:marRight w:val="142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</w:divsChild>
    </w:div>
    <w:div w:id="3838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36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10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601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0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7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3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67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823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9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280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771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JSilva\Desktop\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632BB9-BC56-4CD8-ABDA-C3DEA3E34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Timbrado</Template>
  <TotalTime>1</TotalTime>
  <Pages>1</Pages>
  <Words>468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Servico Social da Industria</Company>
  <LinksUpToDate>false</LinksUpToDate>
  <CharactersWithSpaces>2993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AJSilva</dc:creator>
  <cp:keywords/>
  <dc:description/>
  <cp:lastModifiedBy>Andreia Fernandes de Lima</cp:lastModifiedBy>
  <cp:revision>2</cp:revision>
  <cp:lastPrinted>2015-07-31T12:16:00Z</cp:lastPrinted>
  <dcterms:created xsi:type="dcterms:W3CDTF">2023-03-14T14:06:00Z</dcterms:created>
  <dcterms:modified xsi:type="dcterms:W3CDTF">2023-03-14T14:06:00Z</dcterms:modified>
</cp:coreProperties>
</file>